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4791D603"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76894">
        <w:rPr>
          <w:b/>
          <w:bCs/>
          <w:sz w:val="32"/>
          <w:szCs w:val="32"/>
        </w:rPr>
        <w:t>9</w:t>
      </w:r>
      <w:r w:rsidR="00293D1E">
        <w:rPr>
          <w:b/>
          <w:bCs/>
          <w:sz w:val="32"/>
          <w:szCs w:val="32"/>
        </w:rPr>
        <w:t>E_CC#</w:t>
      </w:r>
      <w:r w:rsidR="000720C3">
        <w:rPr>
          <w:b/>
          <w:bCs/>
          <w:sz w:val="32"/>
          <w:szCs w:val="32"/>
        </w:rPr>
        <w:t>5</w:t>
      </w:r>
      <w:r w:rsidR="0064465A">
        <w:rPr>
          <w:b/>
          <w:bCs/>
          <w:sz w:val="32"/>
          <w:szCs w:val="32"/>
        </w:rPr>
        <w:br/>
        <w:t xml:space="preserve">Version </w:t>
      </w:r>
      <w:r w:rsidR="00B848AC">
        <w:rPr>
          <w:b/>
          <w:bCs/>
          <w:sz w:val="32"/>
          <w:szCs w:val="32"/>
        </w:rPr>
        <w:t>1</w:t>
      </w:r>
    </w:p>
    <w:p w14:paraId="35CF83A2" w14:textId="74F9A1F5" w:rsidR="004A698B" w:rsidRPr="00D820C9" w:rsidRDefault="004A698B"/>
    <w:p w14:paraId="27C7387B" w14:textId="0AA1EE67"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F3641">
        <w:rPr>
          <w:color w:val="0000FF"/>
        </w:rPr>
        <w:t>2</w:t>
      </w:r>
      <w:r w:rsidR="000720C3">
        <w:rPr>
          <w:color w:val="0000FF"/>
        </w:rPr>
        <w:t>5</w:t>
      </w:r>
      <w:r w:rsidR="00CA4BD5">
        <w:rPr>
          <w:color w:val="0000FF"/>
        </w:rPr>
        <w:t xml:space="preserve"> </w:t>
      </w:r>
      <w:r w:rsidR="00676894">
        <w:rPr>
          <w:color w:val="0000FF"/>
        </w:rPr>
        <w:t>February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CA4BD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7CC896A" w:rsidR="004A698B" w:rsidRDefault="000840CD" w:rsidP="006C270F">
      <w:r>
        <w:t xml:space="preserve">~ </w:t>
      </w:r>
      <w:r w:rsidR="00371F25">
        <w:t>235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C759952" w14:textId="77777777" w:rsidR="0064061C" w:rsidRDefault="0064061C" w:rsidP="008473C1">
      <w:pPr>
        <w:pStyle w:val="FP"/>
        <w:rPr>
          <w:color w:val="0000FF"/>
        </w:rPr>
      </w:pPr>
      <w:r>
        <w:rPr>
          <w:color w:val="0000FF"/>
        </w:rPr>
        <w:t>Apple</w:t>
      </w:r>
    </w:p>
    <w:p w14:paraId="0B957A46" w14:textId="77777777" w:rsidR="0064061C" w:rsidRDefault="0064061C" w:rsidP="008473C1">
      <w:pPr>
        <w:pStyle w:val="FP"/>
        <w:rPr>
          <w:color w:val="0000FF"/>
        </w:rPr>
      </w:pPr>
      <w:r>
        <w:rPr>
          <w:color w:val="0000FF"/>
        </w:rPr>
        <w:t>AT&amp;T</w:t>
      </w:r>
    </w:p>
    <w:p w14:paraId="5CE01350" w14:textId="77777777" w:rsidR="0064061C" w:rsidRDefault="0064061C" w:rsidP="008473C1">
      <w:pPr>
        <w:pStyle w:val="FP"/>
        <w:rPr>
          <w:color w:val="0000FF"/>
        </w:rPr>
      </w:pPr>
      <w:r>
        <w:rPr>
          <w:color w:val="0000FF"/>
        </w:rPr>
        <w:t>Broadcom</w:t>
      </w:r>
    </w:p>
    <w:p w14:paraId="2E6CF053" w14:textId="77777777" w:rsidR="0064061C" w:rsidRDefault="0064061C" w:rsidP="008473C1">
      <w:pPr>
        <w:pStyle w:val="FP"/>
        <w:rPr>
          <w:color w:val="0000FF"/>
        </w:rPr>
      </w:pPr>
      <w:r>
        <w:rPr>
          <w:color w:val="0000FF"/>
        </w:rPr>
        <w:t>BT</w:t>
      </w:r>
    </w:p>
    <w:p w14:paraId="23DA037E" w14:textId="77777777" w:rsidR="0064061C" w:rsidRDefault="0064061C" w:rsidP="008473C1">
      <w:pPr>
        <w:pStyle w:val="FP"/>
        <w:rPr>
          <w:color w:val="0000FF"/>
        </w:rPr>
      </w:pPr>
      <w:proofErr w:type="spellStart"/>
      <w:r>
        <w:rPr>
          <w:color w:val="0000FF"/>
        </w:rPr>
        <w:t>CableLabs</w:t>
      </w:r>
      <w:proofErr w:type="spellEnd"/>
    </w:p>
    <w:p w14:paraId="7F69A9E4" w14:textId="77777777" w:rsidR="0064061C" w:rsidRDefault="0064061C" w:rsidP="008473C1">
      <w:pPr>
        <w:pStyle w:val="FP"/>
        <w:rPr>
          <w:color w:val="0000FF"/>
        </w:rPr>
      </w:pPr>
      <w:r>
        <w:rPr>
          <w:color w:val="0000FF"/>
        </w:rPr>
        <w:t>Canon</w:t>
      </w:r>
    </w:p>
    <w:p w14:paraId="1BA6F32D" w14:textId="77777777" w:rsidR="0064061C" w:rsidRDefault="0064061C" w:rsidP="008473C1">
      <w:pPr>
        <w:pStyle w:val="FP"/>
        <w:rPr>
          <w:color w:val="0000FF"/>
        </w:rPr>
      </w:pPr>
      <w:r>
        <w:rPr>
          <w:color w:val="0000FF"/>
        </w:rPr>
        <w:t>CATT</w:t>
      </w:r>
    </w:p>
    <w:p w14:paraId="1B7DC5CC" w14:textId="77777777" w:rsidR="0064061C" w:rsidRDefault="0064061C" w:rsidP="008473C1">
      <w:pPr>
        <w:pStyle w:val="FP"/>
        <w:rPr>
          <w:color w:val="0000FF"/>
        </w:rPr>
      </w:pPr>
      <w:r>
        <w:rPr>
          <w:color w:val="0000FF"/>
        </w:rPr>
        <w:t>Charter</w:t>
      </w:r>
    </w:p>
    <w:p w14:paraId="531035BB" w14:textId="77777777" w:rsidR="0064061C" w:rsidRDefault="0064061C" w:rsidP="008473C1">
      <w:pPr>
        <w:pStyle w:val="FP"/>
        <w:rPr>
          <w:color w:val="0000FF"/>
        </w:rPr>
      </w:pPr>
      <w:r>
        <w:rPr>
          <w:color w:val="0000FF"/>
        </w:rPr>
        <w:t>China Mobile</w:t>
      </w:r>
    </w:p>
    <w:p w14:paraId="440F1C91" w14:textId="77777777" w:rsidR="0064061C" w:rsidRDefault="0064061C" w:rsidP="008473C1">
      <w:pPr>
        <w:pStyle w:val="FP"/>
        <w:rPr>
          <w:color w:val="0000FF"/>
        </w:rPr>
      </w:pPr>
      <w:r>
        <w:rPr>
          <w:color w:val="0000FF"/>
        </w:rPr>
        <w:t>China Telecom</w:t>
      </w:r>
    </w:p>
    <w:p w14:paraId="14EF1118" w14:textId="77777777" w:rsidR="0064061C" w:rsidRDefault="0064061C" w:rsidP="008473C1">
      <w:pPr>
        <w:pStyle w:val="FP"/>
        <w:rPr>
          <w:color w:val="0000FF"/>
        </w:rPr>
      </w:pPr>
      <w:r>
        <w:rPr>
          <w:color w:val="0000FF"/>
        </w:rPr>
        <w:t>CMCC</w:t>
      </w:r>
    </w:p>
    <w:p w14:paraId="78F3CB8F" w14:textId="77777777" w:rsidR="0064061C" w:rsidRDefault="0064061C" w:rsidP="008473C1">
      <w:pPr>
        <w:pStyle w:val="FP"/>
        <w:rPr>
          <w:color w:val="0000FF"/>
        </w:rPr>
      </w:pPr>
      <w:r>
        <w:rPr>
          <w:color w:val="0000FF"/>
        </w:rPr>
        <w:t>Comcast</w:t>
      </w:r>
    </w:p>
    <w:p w14:paraId="79BF5F1B" w14:textId="77777777" w:rsidR="0064061C" w:rsidRDefault="0064061C" w:rsidP="008473C1">
      <w:pPr>
        <w:pStyle w:val="FP"/>
        <w:rPr>
          <w:color w:val="0000FF"/>
        </w:rPr>
      </w:pPr>
      <w:r>
        <w:rPr>
          <w:color w:val="0000FF"/>
        </w:rPr>
        <w:t>Deutsche Telekom</w:t>
      </w:r>
    </w:p>
    <w:p w14:paraId="370CB30D" w14:textId="77777777" w:rsidR="0064061C" w:rsidRDefault="0064061C" w:rsidP="008473C1">
      <w:pPr>
        <w:pStyle w:val="FP"/>
        <w:rPr>
          <w:color w:val="0000FF"/>
        </w:rPr>
      </w:pPr>
      <w:r>
        <w:rPr>
          <w:color w:val="0000FF"/>
        </w:rPr>
        <w:t>DISH</w:t>
      </w:r>
    </w:p>
    <w:p w14:paraId="45ED43E0" w14:textId="77777777" w:rsidR="0064061C" w:rsidRDefault="0064061C" w:rsidP="008473C1">
      <w:pPr>
        <w:pStyle w:val="FP"/>
        <w:rPr>
          <w:color w:val="0000FF"/>
        </w:rPr>
      </w:pPr>
      <w:r>
        <w:rPr>
          <w:color w:val="0000FF"/>
        </w:rPr>
        <w:t>DOCOMO</w:t>
      </w:r>
    </w:p>
    <w:p w14:paraId="6D9A4964" w14:textId="77777777" w:rsidR="0064061C" w:rsidRDefault="0064061C" w:rsidP="008473C1">
      <w:pPr>
        <w:pStyle w:val="FP"/>
        <w:rPr>
          <w:color w:val="0000FF"/>
        </w:rPr>
      </w:pPr>
      <w:r>
        <w:rPr>
          <w:color w:val="0000FF"/>
        </w:rPr>
        <w:t>Ericsson</w:t>
      </w:r>
    </w:p>
    <w:p w14:paraId="076E9F29" w14:textId="77777777" w:rsidR="0064061C" w:rsidRDefault="0064061C" w:rsidP="008473C1">
      <w:pPr>
        <w:pStyle w:val="FP"/>
        <w:rPr>
          <w:color w:val="0000FF"/>
        </w:rPr>
      </w:pPr>
      <w:r>
        <w:rPr>
          <w:color w:val="0000FF"/>
        </w:rPr>
        <w:t>ETRI</w:t>
      </w:r>
    </w:p>
    <w:p w14:paraId="5D2215A0" w14:textId="77777777" w:rsidR="0064061C" w:rsidRDefault="0064061C" w:rsidP="008473C1">
      <w:pPr>
        <w:pStyle w:val="FP"/>
        <w:rPr>
          <w:color w:val="0000FF"/>
        </w:rPr>
      </w:pPr>
      <w:r>
        <w:rPr>
          <w:color w:val="0000FF"/>
        </w:rPr>
        <w:t>FirstNet</w:t>
      </w:r>
    </w:p>
    <w:p w14:paraId="64D44621" w14:textId="77777777" w:rsidR="0064061C" w:rsidRDefault="0064061C" w:rsidP="008473C1">
      <w:pPr>
        <w:pStyle w:val="FP"/>
        <w:rPr>
          <w:color w:val="0000FF"/>
        </w:rPr>
      </w:pPr>
      <w:r>
        <w:rPr>
          <w:color w:val="0000FF"/>
        </w:rPr>
        <w:t>Fujitsu</w:t>
      </w:r>
    </w:p>
    <w:p w14:paraId="36C70A82" w14:textId="77777777" w:rsidR="0064061C" w:rsidRDefault="0064061C" w:rsidP="008473C1">
      <w:pPr>
        <w:pStyle w:val="FP"/>
        <w:rPr>
          <w:color w:val="0000FF"/>
        </w:rPr>
      </w:pPr>
      <w:proofErr w:type="spellStart"/>
      <w:r>
        <w:rPr>
          <w:color w:val="0000FF"/>
        </w:rPr>
        <w:t>Futurewei</w:t>
      </w:r>
      <w:proofErr w:type="spellEnd"/>
    </w:p>
    <w:p w14:paraId="2C34E2F0" w14:textId="77777777" w:rsidR="0064061C" w:rsidRDefault="0064061C" w:rsidP="008473C1">
      <w:pPr>
        <w:pStyle w:val="FP"/>
        <w:rPr>
          <w:color w:val="0000FF"/>
        </w:rPr>
      </w:pPr>
      <w:r>
        <w:rPr>
          <w:color w:val="0000FF"/>
        </w:rPr>
        <w:t>Huawei</w:t>
      </w:r>
    </w:p>
    <w:p w14:paraId="158BE71F" w14:textId="77777777" w:rsidR="0064061C" w:rsidRPr="0064061C" w:rsidRDefault="0064061C" w:rsidP="008473C1">
      <w:pPr>
        <w:pStyle w:val="FP"/>
        <w:rPr>
          <w:color w:val="0000FF"/>
          <w:lang w:val="fr-FR"/>
        </w:rPr>
      </w:pPr>
      <w:r w:rsidRPr="0064061C">
        <w:rPr>
          <w:color w:val="0000FF"/>
          <w:lang w:val="fr-FR"/>
        </w:rPr>
        <w:t>IDCC</w:t>
      </w:r>
    </w:p>
    <w:p w14:paraId="0FB8C90B" w14:textId="77777777" w:rsidR="0064061C" w:rsidRPr="0064061C" w:rsidRDefault="0064061C" w:rsidP="008473C1">
      <w:pPr>
        <w:pStyle w:val="FP"/>
        <w:rPr>
          <w:color w:val="0000FF"/>
          <w:lang w:val="fr-FR"/>
        </w:rPr>
      </w:pPr>
      <w:r w:rsidRPr="0064061C">
        <w:rPr>
          <w:color w:val="0000FF"/>
          <w:lang w:val="fr-FR"/>
        </w:rPr>
        <w:t>Intel</w:t>
      </w:r>
    </w:p>
    <w:p w14:paraId="4E2E00CC" w14:textId="77777777" w:rsidR="0064061C" w:rsidRPr="0064061C" w:rsidRDefault="0064061C" w:rsidP="008473C1">
      <w:pPr>
        <w:pStyle w:val="FP"/>
        <w:rPr>
          <w:color w:val="0000FF"/>
          <w:lang w:val="fr-FR"/>
        </w:rPr>
      </w:pPr>
      <w:proofErr w:type="spellStart"/>
      <w:r w:rsidRPr="0064061C">
        <w:rPr>
          <w:color w:val="0000FF"/>
          <w:lang w:val="fr-FR"/>
        </w:rPr>
        <w:t>InterDigital</w:t>
      </w:r>
      <w:proofErr w:type="spellEnd"/>
    </w:p>
    <w:p w14:paraId="460DC2E5" w14:textId="77777777" w:rsidR="0064061C" w:rsidRPr="0064061C" w:rsidRDefault="0064061C" w:rsidP="008473C1">
      <w:pPr>
        <w:pStyle w:val="FP"/>
        <w:rPr>
          <w:color w:val="0000FF"/>
          <w:lang w:val="fr-FR"/>
        </w:rPr>
      </w:pPr>
      <w:r w:rsidRPr="0064061C">
        <w:rPr>
          <w:color w:val="0000FF"/>
          <w:lang w:val="fr-FR"/>
        </w:rPr>
        <w:t>KDDI</w:t>
      </w:r>
    </w:p>
    <w:p w14:paraId="62A5750F" w14:textId="77777777" w:rsidR="0064061C" w:rsidRPr="0064061C" w:rsidRDefault="0064061C" w:rsidP="008473C1">
      <w:pPr>
        <w:pStyle w:val="FP"/>
        <w:rPr>
          <w:color w:val="0000FF"/>
          <w:lang w:val="fr-FR"/>
        </w:rPr>
      </w:pPr>
      <w:r w:rsidRPr="0064061C">
        <w:rPr>
          <w:color w:val="0000FF"/>
          <w:lang w:val="fr-FR"/>
        </w:rPr>
        <w:t>Lenovo</w:t>
      </w:r>
    </w:p>
    <w:p w14:paraId="16C9F592" w14:textId="77777777" w:rsidR="0064061C" w:rsidRPr="0064061C" w:rsidRDefault="0064061C" w:rsidP="008473C1">
      <w:pPr>
        <w:pStyle w:val="FP"/>
        <w:rPr>
          <w:color w:val="0000FF"/>
          <w:lang w:val="fr-FR"/>
        </w:rPr>
      </w:pPr>
      <w:r w:rsidRPr="0064061C">
        <w:rPr>
          <w:color w:val="0000FF"/>
          <w:lang w:val="fr-FR"/>
        </w:rPr>
        <w:t xml:space="preserve">LG </w:t>
      </w:r>
      <w:proofErr w:type="spellStart"/>
      <w:r w:rsidRPr="0064061C">
        <w:rPr>
          <w:color w:val="0000FF"/>
          <w:lang w:val="fr-FR"/>
        </w:rPr>
        <w:t>Uplus</w:t>
      </w:r>
      <w:proofErr w:type="spellEnd"/>
    </w:p>
    <w:p w14:paraId="63A1B489" w14:textId="77777777" w:rsidR="0064061C" w:rsidRDefault="0064061C" w:rsidP="008473C1">
      <w:pPr>
        <w:pStyle w:val="FP"/>
        <w:rPr>
          <w:color w:val="0000FF"/>
        </w:rPr>
      </w:pPr>
      <w:r>
        <w:rPr>
          <w:color w:val="0000FF"/>
        </w:rPr>
        <w:t>LGE</w:t>
      </w:r>
    </w:p>
    <w:p w14:paraId="56E2F109" w14:textId="77777777" w:rsidR="0064061C" w:rsidRDefault="0064061C" w:rsidP="008473C1">
      <w:pPr>
        <w:pStyle w:val="FP"/>
        <w:rPr>
          <w:color w:val="0000FF"/>
        </w:rPr>
      </w:pPr>
      <w:r>
        <w:rPr>
          <w:color w:val="0000FF"/>
        </w:rPr>
        <w:t>LMCO</w:t>
      </w:r>
    </w:p>
    <w:p w14:paraId="1F0FD687" w14:textId="77777777" w:rsidR="0064061C" w:rsidRDefault="0064061C" w:rsidP="008473C1">
      <w:pPr>
        <w:pStyle w:val="FP"/>
        <w:rPr>
          <w:color w:val="0000FF"/>
        </w:rPr>
      </w:pPr>
      <w:r>
        <w:rPr>
          <w:color w:val="0000FF"/>
        </w:rPr>
        <w:t>MediaTek</w:t>
      </w:r>
    </w:p>
    <w:p w14:paraId="17682109" w14:textId="77777777" w:rsidR="0064061C" w:rsidRDefault="0064061C" w:rsidP="008473C1">
      <w:pPr>
        <w:pStyle w:val="FP"/>
        <w:rPr>
          <w:color w:val="0000FF"/>
        </w:rPr>
      </w:pPr>
      <w:r>
        <w:rPr>
          <w:color w:val="0000FF"/>
        </w:rPr>
        <w:t>MITRE</w:t>
      </w:r>
    </w:p>
    <w:p w14:paraId="66304A4A" w14:textId="77777777" w:rsidR="0064061C" w:rsidRDefault="0064061C" w:rsidP="008473C1">
      <w:pPr>
        <w:pStyle w:val="FP"/>
        <w:rPr>
          <w:color w:val="0000FF"/>
        </w:rPr>
      </w:pPr>
      <w:r>
        <w:rPr>
          <w:color w:val="0000FF"/>
        </w:rPr>
        <w:t>MSFT</w:t>
      </w:r>
    </w:p>
    <w:p w14:paraId="1A4026C9" w14:textId="77777777" w:rsidR="0064061C" w:rsidRDefault="0064061C" w:rsidP="008473C1">
      <w:pPr>
        <w:pStyle w:val="FP"/>
        <w:rPr>
          <w:color w:val="0000FF"/>
        </w:rPr>
      </w:pPr>
      <w:r>
        <w:rPr>
          <w:color w:val="0000FF"/>
        </w:rPr>
        <w:t>NEC</w:t>
      </w:r>
    </w:p>
    <w:p w14:paraId="28E10751" w14:textId="77777777" w:rsidR="0064061C" w:rsidRDefault="0064061C" w:rsidP="008473C1">
      <w:pPr>
        <w:pStyle w:val="FP"/>
        <w:rPr>
          <w:color w:val="0000FF"/>
        </w:rPr>
      </w:pPr>
      <w:r>
        <w:rPr>
          <w:color w:val="0000FF"/>
        </w:rPr>
        <w:t>NICT</w:t>
      </w:r>
    </w:p>
    <w:p w14:paraId="717EBD25" w14:textId="77777777" w:rsidR="0064061C" w:rsidRDefault="0064061C" w:rsidP="008473C1">
      <w:pPr>
        <w:pStyle w:val="FP"/>
        <w:rPr>
          <w:color w:val="0000FF"/>
        </w:rPr>
      </w:pPr>
      <w:r>
        <w:rPr>
          <w:color w:val="0000FF"/>
        </w:rPr>
        <w:t>Nokia</w:t>
      </w:r>
    </w:p>
    <w:p w14:paraId="61983ACF" w14:textId="77777777" w:rsidR="0064061C" w:rsidRDefault="0064061C" w:rsidP="008473C1">
      <w:pPr>
        <w:pStyle w:val="FP"/>
        <w:rPr>
          <w:color w:val="0000FF"/>
        </w:rPr>
      </w:pPr>
      <w:r>
        <w:rPr>
          <w:color w:val="0000FF"/>
        </w:rPr>
        <w:t>NTT DOCOMO</w:t>
      </w:r>
    </w:p>
    <w:p w14:paraId="48C8A346" w14:textId="77777777" w:rsidR="0064061C" w:rsidRDefault="0064061C" w:rsidP="008473C1">
      <w:pPr>
        <w:pStyle w:val="FP"/>
        <w:rPr>
          <w:color w:val="0000FF"/>
        </w:rPr>
      </w:pPr>
      <w:r>
        <w:rPr>
          <w:color w:val="0000FF"/>
        </w:rPr>
        <w:t>OPPO</w:t>
      </w:r>
    </w:p>
    <w:p w14:paraId="4F713B2C" w14:textId="77777777" w:rsidR="0064061C" w:rsidRDefault="0064061C" w:rsidP="008473C1">
      <w:pPr>
        <w:pStyle w:val="FP"/>
        <w:rPr>
          <w:color w:val="0000FF"/>
        </w:rPr>
      </w:pPr>
      <w:r>
        <w:rPr>
          <w:color w:val="0000FF"/>
        </w:rPr>
        <w:t>Orange</w:t>
      </w:r>
    </w:p>
    <w:p w14:paraId="540B12B5" w14:textId="77777777" w:rsidR="0064061C" w:rsidRDefault="0064061C" w:rsidP="008473C1">
      <w:pPr>
        <w:pStyle w:val="FP"/>
        <w:rPr>
          <w:color w:val="0000FF"/>
        </w:rPr>
      </w:pPr>
      <w:r>
        <w:rPr>
          <w:color w:val="0000FF"/>
        </w:rPr>
        <w:t>OTD</w:t>
      </w:r>
    </w:p>
    <w:p w14:paraId="00D63629" w14:textId="77777777" w:rsidR="0064061C" w:rsidRDefault="0064061C" w:rsidP="008473C1">
      <w:pPr>
        <w:pStyle w:val="FP"/>
        <w:rPr>
          <w:color w:val="0000FF"/>
        </w:rPr>
      </w:pPr>
      <w:proofErr w:type="spellStart"/>
      <w:r>
        <w:rPr>
          <w:color w:val="0000FF"/>
        </w:rPr>
        <w:t>Ouerdia</w:t>
      </w:r>
      <w:proofErr w:type="spellEnd"/>
    </w:p>
    <w:p w14:paraId="52D5E5EB" w14:textId="77777777" w:rsidR="0064061C" w:rsidRDefault="0064061C" w:rsidP="008473C1">
      <w:pPr>
        <w:pStyle w:val="FP"/>
        <w:rPr>
          <w:color w:val="0000FF"/>
        </w:rPr>
      </w:pPr>
      <w:proofErr w:type="spellStart"/>
      <w:r>
        <w:rPr>
          <w:color w:val="0000FF"/>
        </w:rPr>
        <w:t>Peraton</w:t>
      </w:r>
      <w:proofErr w:type="spellEnd"/>
      <w:r>
        <w:rPr>
          <w:color w:val="0000FF"/>
        </w:rPr>
        <w:t xml:space="preserve"> Labs</w:t>
      </w:r>
    </w:p>
    <w:p w14:paraId="70E5A737" w14:textId="77777777" w:rsidR="0064061C" w:rsidRDefault="0064061C" w:rsidP="008473C1">
      <w:pPr>
        <w:pStyle w:val="FP"/>
        <w:rPr>
          <w:color w:val="0000FF"/>
        </w:rPr>
      </w:pPr>
      <w:r>
        <w:rPr>
          <w:color w:val="0000FF"/>
        </w:rPr>
        <w:t>Qualcomm</w:t>
      </w:r>
    </w:p>
    <w:p w14:paraId="5EB22ED3" w14:textId="77777777" w:rsidR="0064061C" w:rsidRDefault="0064061C" w:rsidP="008473C1">
      <w:pPr>
        <w:pStyle w:val="FP"/>
        <w:rPr>
          <w:color w:val="0000FF"/>
        </w:rPr>
      </w:pPr>
      <w:r>
        <w:rPr>
          <w:color w:val="0000FF"/>
        </w:rPr>
        <w:t>Rakuten Mobile</w:t>
      </w:r>
    </w:p>
    <w:p w14:paraId="4F20E4D8" w14:textId="77777777" w:rsidR="0064061C" w:rsidRDefault="0064061C" w:rsidP="008473C1">
      <w:pPr>
        <w:pStyle w:val="FP"/>
        <w:rPr>
          <w:color w:val="0000FF"/>
        </w:rPr>
      </w:pPr>
      <w:r>
        <w:rPr>
          <w:color w:val="0000FF"/>
        </w:rPr>
        <w:t>Samsung</w:t>
      </w:r>
    </w:p>
    <w:p w14:paraId="39611D51" w14:textId="77777777" w:rsidR="0064061C" w:rsidRDefault="0064061C" w:rsidP="008473C1">
      <w:pPr>
        <w:pStyle w:val="FP"/>
        <w:rPr>
          <w:color w:val="0000FF"/>
        </w:rPr>
      </w:pPr>
      <w:proofErr w:type="spellStart"/>
      <w:r>
        <w:rPr>
          <w:color w:val="0000FF"/>
        </w:rPr>
        <w:t>Sandvine</w:t>
      </w:r>
      <w:proofErr w:type="spellEnd"/>
    </w:p>
    <w:p w14:paraId="08C6CE62" w14:textId="77777777" w:rsidR="0064061C" w:rsidRDefault="0064061C" w:rsidP="008473C1">
      <w:pPr>
        <w:pStyle w:val="FP"/>
        <w:rPr>
          <w:color w:val="0000FF"/>
        </w:rPr>
      </w:pPr>
      <w:r>
        <w:rPr>
          <w:color w:val="0000FF"/>
        </w:rPr>
        <w:t>Siemens</w:t>
      </w:r>
    </w:p>
    <w:p w14:paraId="605E4BE3" w14:textId="77777777" w:rsidR="0064061C" w:rsidRDefault="0064061C" w:rsidP="008473C1">
      <w:pPr>
        <w:pStyle w:val="FP"/>
        <w:rPr>
          <w:color w:val="0000FF"/>
        </w:rPr>
      </w:pPr>
      <w:r>
        <w:rPr>
          <w:color w:val="0000FF"/>
        </w:rPr>
        <w:t>Sony</w:t>
      </w:r>
    </w:p>
    <w:p w14:paraId="2C138FAA" w14:textId="77777777" w:rsidR="0064061C" w:rsidRDefault="0064061C" w:rsidP="008473C1">
      <w:pPr>
        <w:pStyle w:val="FP"/>
        <w:rPr>
          <w:color w:val="0000FF"/>
        </w:rPr>
      </w:pPr>
      <w:proofErr w:type="spellStart"/>
      <w:r>
        <w:rPr>
          <w:color w:val="0000FF"/>
        </w:rPr>
        <w:t>SyncTechno</w:t>
      </w:r>
      <w:proofErr w:type="spellEnd"/>
    </w:p>
    <w:p w14:paraId="647B76D2" w14:textId="77777777" w:rsidR="0064061C" w:rsidRDefault="0064061C" w:rsidP="008473C1">
      <w:pPr>
        <w:pStyle w:val="FP"/>
        <w:rPr>
          <w:color w:val="0000FF"/>
        </w:rPr>
      </w:pPr>
      <w:r>
        <w:rPr>
          <w:color w:val="0000FF"/>
        </w:rPr>
        <w:t>Telefonica</w:t>
      </w:r>
    </w:p>
    <w:p w14:paraId="28C8F596" w14:textId="77777777" w:rsidR="0064061C" w:rsidRDefault="0064061C" w:rsidP="008473C1">
      <w:pPr>
        <w:pStyle w:val="FP"/>
        <w:rPr>
          <w:color w:val="0000FF"/>
        </w:rPr>
      </w:pPr>
      <w:r>
        <w:rPr>
          <w:color w:val="0000FF"/>
        </w:rPr>
        <w:t>Tencent</w:t>
      </w:r>
    </w:p>
    <w:p w14:paraId="5FC91550" w14:textId="77777777" w:rsidR="0064061C" w:rsidRDefault="0064061C" w:rsidP="008473C1">
      <w:pPr>
        <w:pStyle w:val="FP"/>
        <w:rPr>
          <w:color w:val="0000FF"/>
        </w:rPr>
      </w:pPr>
      <w:r>
        <w:rPr>
          <w:color w:val="0000FF"/>
        </w:rPr>
        <w:t>Thales</w:t>
      </w:r>
    </w:p>
    <w:p w14:paraId="7966D30D" w14:textId="77777777" w:rsidR="0064061C" w:rsidRDefault="0064061C" w:rsidP="008473C1">
      <w:pPr>
        <w:pStyle w:val="FP"/>
        <w:rPr>
          <w:color w:val="0000FF"/>
        </w:rPr>
      </w:pPr>
      <w:r>
        <w:rPr>
          <w:color w:val="0000FF"/>
        </w:rPr>
        <w:t>TI</w:t>
      </w:r>
    </w:p>
    <w:p w14:paraId="4CD11017" w14:textId="77777777" w:rsidR="0064061C" w:rsidRDefault="0064061C" w:rsidP="008473C1">
      <w:pPr>
        <w:pStyle w:val="FP"/>
        <w:rPr>
          <w:color w:val="0000FF"/>
        </w:rPr>
      </w:pPr>
      <w:r>
        <w:rPr>
          <w:color w:val="0000FF"/>
        </w:rPr>
        <w:t>T-Mobile USA</w:t>
      </w:r>
    </w:p>
    <w:p w14:paraId="74DE7497" w14:textId="77777777" w:rsidR="0064061C" w:rsidRDefault="0064061C" w:rsidP="008473C1">
      <w:pPr>
        <w:pStyle w:val="FP"/>
        <w:rPr>
          <w:color w:val="0000FF"/>
        </w:rPr>
      </w:pPr>
      <w:r>
        <w:rPr>
          <w:color w:val="0000FF"/>
        </w:rPr>
        <w:t>Verizon</w:t>
      </w:r>
    </w:p>
    <w:p w14:paraId="4B0B6402" w14:textId="77777777" w:rsidR="0064061C" w:rsidRDefault="0064061C" w:rsidP="008473C1">
      <w:pPr>
        <w:pStyle w:val="FP"/>
        <w:rPr>
          <w:color w:val="0000FF"/>
        </w:rPr>
      </w:pPr>
      <w:r>
        <w:rPr>
          <w:color w:val="0000FF"/>
        </w:rPr>
        <w:lastRenderedPageBreak/>
        <w:t>vivo</w:t>
      </w:r>
    </w:p>
    <w:p w14:paraId="5172D3F2" w14:textId="77777777" w:rsidR="0064061C" w:rsidRDefault="0064061C" w:rsidP="008473C1">
      <w:pPr>
        <w:pStyle w:val="FP"/>
        <w:rPr>
          <w:color w:val="0000FF"/>
        </w:rPr>
      </w:pPr>
      <w:r>
        <w:rPr>
          <w:color w:val="0000FF"/>
        </w:rPr>
        <w:t>Vodafone</w:t>
      </w:r>
    </w:p>
    <w:p w14:paraId="6BD39691" w14:textId="77777777" w:rsidR="0064061C" w:rsidRDefault="0064061C" w:rsidP="008473C1">
      <w:pPr>
        <w:pStyle w:val="FP"/>
        <w:rPr>
          <w:color w:val="0000FF"/>
        </w:rPr>
      </w:pPr>
      <w:r>
        <w:rPr>
          <w:color w:val="0000FF"/>
        </w:rPr>
        <w:t>Volkswagen</w:t>
      </w:r>
    </w:p>
    <w:p w14:paraId="76D4990E" w14:textId="7608769C" w:rsidR="00F00347" w:rsidRPr="00724D6A" w:rsidRDefault="0064061C"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246451FB" w:rsidR="00780C5D" w:rsidRDefault="0064465A" w:rsidP="00CA4BD5">
      <w:r>
        <w:rPr>
          <w:lang w:eastAsia="en-US"/>
        </w:rPr>
        <w:t>The SA</w:t>
      </w:r>
      <w:r w:rsidR="00DD3ABC">
        <w:rPr>
          <w:lang w:eastAsia="en-US"/>
        </w:rPr>
        <w:t> </w:t>
      </w:r>
      <w:r>
        <w:rPr>
          <w:lang w:eastAsia="en-US"/>
        </w:rPr>
        <w:t xml:space="preserve">WG2 Chair opened the CC and indicated that </w:t>
      </w:r>
      <w:r w:rsidR="00DD3ABC">
        <w:rPr>
          <w:lang w:eastAsia="en-US"/>
        </w:rPr>
        <w:t>this CC will</w:t>
      </w:r>
      <w:r w:rsidR="00780C5D">
        <w:rPr>
          <w:lang w:eastAsia="en-US"/>
        </w:rPr>
        <w:t xml:space="preserve"> primarily</w:t>
      </w:r>
      <w:r w:rsidR="00DD3ABC">
        <w:rPr>
          <w:lang w:eastAsia="en-US"/>
        </w:rPr>
        <w:t xml:space="preserve"> handle</w:t>
      </w:r>
      <w:r w:rsidR="00FC3E14" w:rsidRPr="00FC3E14">
        <w:t xml:space="preserve"> </w:t>
      </w:r>
      <w:r w:rsidR="00FC3E14">
        <w:t>items marked as "For CC#</w:t>
      </w:r>
      <w:r w:rsidR="000720C3">
        <w:t>5</w:t>
      </w:r>
      <w:r w:rsidR="00FC3E14">
        <w:t>"</w:t>
      </w:r>
      <w:r w:rsidR="00FC3E14" w:rsidRPr="00FC3E14">
        <w:t xml:space="preserve"> </w:t>
      </w:r>
      <w:r w:rsidR="00FC3E14">
        <w:t xml:space="preserve">in </w:t>
      </w:r>
      <w:r w:rsidR="000720C3">
        <w:t xml:space="preserve">the </w:t>
      </w:r>
      <w:r w:rsidR="00FC3E14">
        <w:t xml:space="preserve">combined </w:t>
      </w:r>
      <w:r w:rsidR="000720C3">
        <w:t xml:space="preserve">Chair </w:t>
      </w:r>
      <w:r w:rsidR="00FC3E14">
        <w:t>notes</w:t>
      </w:r>
      <w:r w:rsidR="00DF3559">
        <w:t xml:space="preserve"> and then any other issues which have been raised if time permits.</w:t>
      </w:r>
    </w:p>
    <w:p w14:paraId="5AF8FAE7" w14:textId="3B7A5AA5" w:rsidR="00FC3E14" w:rsidRDefault="00182293" w:rsidP="00FC3E14">
      <w:hyperlink r:id="rId8" w:history="1">
        <w:r w:rsidR="00856FAA" w:rsidRPr="00375EAF">
          <w:rPr>
            <w:rStyle w:val="Hyperlink"/>
          </w:rPr>
          <w:t>https://www.3gpp.org/ftp/tsg_sa/WG2_Arch/TSGS2_149E_Electronic_2022-02/INBOX/Chair_Notes/ChairNotes_Combined_AI%238.X_9.X_02-24-1600.doc</w:t>
        </w:r>
      </w:hyperlink>
    </w:p>
    <w:p w14:paraId="753D427C" w14:textId="0E484169" w:rsidR="00724D6A" w:rsidRDefault="00724D6A" w:rsidP="00676894"/>
    <w:p w14:paraId="48963452" w14:textId="77777777" w:rsidR="00FC3E14" w:rsidRDefault="00FC3E14" w:rsidP="004F3641"/>
    <w:p w14:paraId="5DDF70BE" w14:textId="3DBB2C25" w:rsidR="00FC3E14" w:rsidRDefault="00FC3E14" w:rsidP="00FC3E14">
      <w:pPr>
        <w:pStyle w:val="Heading1"/>
      </w:pPr>
      <w:r>
        <w:t>1</w:t>
      </w:r>
      <w:r>
        <w:tab/>
        <w:t>Discuss items marked as "For CC#</w:t>
      </w:r>
      <w:r w:rsidR="00856FAA">
        <w:t>5</w:t>
      </w:r>
      <w:r>
        <w:t>" in combined notes</w:t>
      </w:r>
    </w:p>
    <w:p w14:paraId="1181BEBB" w14:textId="77777777" w:rsidR="00856FAA" w:rsidRDefault="00856FAA" w:rsidP="00856FAA">
      <w:pPr>
        <w:keepNext/>
        <w:pBdr>
          <w:top w:val="single" w:sz="4" w:space="1" w:color="auto"/>
        </w:pBdr>
      </w:pPr>
      <w:r>
        <w:rPr>
          <w:color w:val="0000FF"/>
        </w:rPr>
        <w:t>TD S2</w:t>
      </w:r>
      <w:r>
        <w:rPr>
          <w:color w:val="0000FF"/>
        </w:rPr>
        <w:noBreakHyphen/>
        <w:t>2201742</w:t>
      </w:r>
      <w:r>
        <w:t xml:space="preserve"> (CR) 23.501 CR3553R1: Correction of Subscription-related Priority Mechanism (Source: </w:t>
      </w:r>
      <w:proofErr w:type="spellStart"/>
      <w:r>
        <w:t>Peraton</w:t>
      </w:r>
      <w:proofErr w:type="spellEnd"/>
      <w:r>
        <w:t xml:space="preserve"> Labs, CISA ECD, AT&amp;T, Verizon, T-Mobile USA)</w:t>
      </w:r>
    </w:p>
    <w:p w14:paraId="397EC22F" w14:textId="2007CB7D" w:rsidR="00856FAA" w:rsidRPr="00011C4F" w:rsidRDefault="00854310" w:rsidP="00856FAA">
      <w:pPr>
        <w:pStyle w:val="FP"/>
        <w:keepNext/>
        <w:rPr>
          <w:b/>
          <w:i/>
        </w:rPr>
      </w:pPr>
      <w:r>
        <w:rPr>
          <w:b/>
          <w:i/>
        </w:rPr>
        <w:t>C</w:t>
      </w:r>
      <w:r w:rsidR="00856FAA" w:rsidRPr="00011C4F">
        <w:rPr>
          <w:b/>
          <w:i/>
        </w:rPr>
        <w:t>omments:</w:t>
      </w:r>
    </w:p>
    <w:p w14:paraId="4EEC4C08" w14:textId="48113E47" w:rsidR="00856FAA" w:rsidRPr="00854310" w:rsidRDefault="00854310" w:rsidP="00856FAA">
      <w:pPr>
        <w:pStyle w:val="FP"/>
        <w:keepNext/>
        <w:rPr>
          <w:i/>
          <w:iCs/>
        </w:rPr>
      </w:pPr>
      <w:r w:rsidRPr="00854310">
        <w:rPr>
          <w:i/>
          <w:iCs/>
        </w:rPr>
        <w:t xml:space="preserve">Revision of </w:t>
      </w:r>
      <w:r w:rsidRPr="00854310">
        <w:rPr>
          <w:i/>
          <w:iCs/>
          <w:color w:val="0000FF"/>
        </w:rPr>
        <w:t>S2-2200988r06</w:t>
      </w:r>
      <w:r w:rsidRPr="00854310">
        <w:rPr>
          <w:i/>
          <w:iCs/>
        </w:rPr>
        <w:t xml:space="preserve"> (Approved).</w:t>
      </w:r>
    </w:p>
    <w:p w14:paraId="69B48FD8" w14:textId="77777777" w:rsidR="00FD331C" w:rsidRPr="00856FAA" w:rsidRDefault="00FD331C" w:rsidP="00FD331C">
      <w:pPr>
        <w:pStyle w:val="FP"/>
        <w:keepNext/>
        <w:rPr>
          <w:i/>
        </w:rPr>
      </w:pPr>
    </w:p>
    <w:p w14:paraId="4EFF515F" w14:textId="77777777" w:rsidR="00FD331C" w:rsidRPr="00011C4F" w:rsidRDefault="00FD331C" w:rsidP="00FD331C">
      <w:pPr>
        <w:keepNext/>
        <w:rPr>
          <w:b/>
          <w:bCs/>
        </w:rPr>
      </w:pPr>
      <w:r w:rsidRPr="00011C4F">
        <w:rPr>
          <w:b/>
          <w:bCs/>
        </w:rPr>
        <w:t>Discussion and conclusion:</w:t>
      </w:r>
    </w:p>
    <w:p w14:paraId="24C39828" w14:textId="6FC5EBDF" w:rsidR="00856FAA" w:rsidRDefault="00A5572A" w:rsidP="00856FAA">
      <w:r>
        <w:t xml:space="preserve">Pereton Labs provided some background slides: </w:t>
      </w:r>
      <w:hyperlink r:id="rId9" w:history="1">
        <w:r w:rsidRPr="00375EAF">
          <w:rPr>
            <w:rStyle w:val="Hyperlink"/>
          </w:rPr>
          <w:t>https://www.3gpp.org/ftp/tsg_sa/WG2_Arch/TSGS2_149E_Electronic_2022-02/INBOX/CCs/CC%235_2022-02-25_1330UTC/CC%235%20-%20MPS%20related_r01.pptx</w:t>
        </w:r>
      </w:hyperlink>
    </w:p>
    <w:p w14:paraId="0EBE8AAB" w14:textId="596EFF79" w:rsidR="00A5572A" w:rsidRDefault="00A5572A" w:rsidP="00A5572A">
      <w:r>
        <w:t>The SA WG2 Chair commented that there was no longer time in this meeting to further discuss such issues and this should be brought again to the next meeting.</w:t>
      </w:r>
      <w:r w:rsidR="00C364D7" w:rsidRPr="00C364D7">
        <w:rPr>
          <w:color w:val="0000FF"/>
        </w:rPr>
        <w:t xml:space="preserve"> </w:t>
      </w:r>
      <w:r w:rsidR="00C364D7">
        <w:rPr>
          <w:color w:val="0000FF"/>
        </w:rPr>
        <w:t>S2</w:t>
      </w:r>
      <w:r w:rsidR="00C364D7">
        <w:rPr>
          <w:color w:val="0000FF"/>
        </w:rPr>
        <w:noBreakHyphen/>
        <w:t>2200987</w:t>
      </w:r>
      <w:r w:rsidR="00C364D7">
        <w:t xml:space="preserve"> was </w:t>
      </w:r>
      <w:r w:rsidR="00C364D7" w:rsidRPr="00C364D7">
        <w:rPr>
          <w:color w:val="FF0000"/>
        </w:rPr>
        <w:t>postponed</w:t>
      </w:r>
      <w:r w:rsidR="00C364D7">
        <w:t xml:space="preserve">, </w:t>
      </w:r>
      <w:r w:rsidR="00C364D7" w:rsidRPr="00A5572A">
        <w:rPr>
          <w:color w:val="0000FF"/>
        </w:rPr>
        <w:t>S2</w:t>
      </w:r>
      <w:r w:rsidR="00C364D7" w:rsidRPr="00A5572A">
        <w:rPr>
          <w:color w:val="0000FF"/>
        </w:rPr>
        <w:noBreakHyphen/>
        <w:t xml:space="preserve">2201742 </w:t>
      </w:r>
      <w:r w:rsidR="00C364D7">
        <w:t>rem</w:t>
      </w:r>
      <w:r w:rsidR="00B848AC">
        <w:t>a</w:t>
      </w:r>
      <w:r w:rsidR="00C364D7">
        <w:t xml:space="preserve">ined </w:t>
      </w:r>
      <w:r w:rsidR="00C364D7" w:rsidRPr="00C364D7">
        <w:rPr>
          <w:color w:val="FF0000"/>
        </w:rPr>
        <w:t xml:space="preserve">approved </w:t>
      </w:r>
      <w:r w:rsidR="00C364D7">
        <w:t xml:space="preserve">and </w:t>
      </w:r>
      <w:r w:rsidR="00C364D7" w:rsidRPr="00C364D7">
        <w:rPr>
          <w:color w:val="0000FF"/>
        </w:rPr>
        <w:t>S2</w:t>
      </w:r>
      <w:r w:rsidR="00C364D7" w:rsidRPr="00C364D7">
        <w:rPr>
          <w:color w:val="0000FF"/>
        </w:rPr>
        <w:noBreakHyphen/>
        <w:t>2201568</w:t>
      </w:r>
      <w:r w:rsidR="00C364D7">
        <w:t xml:space="preserve"> rem</w:t>
      </w:r>
      <w:r w:rsidR="00B848AC">
        <w:t>a</w:t>
      </w:r>
      <w:r w:rsidR="00C364D7">
        <w:t xml:space="preserve">ined </w:t>
      </w:r>
      <w:r w:rsidR="00C364D7" w:rsidRPr="00C364D7">
        <w:rPr>
          <w:color w:val="FF0000"/>
        </w:rPr>
        <w:t>approved</w:t>
      </w:r>
      <w:r w:rsidR="00C364D7">
        <w:t>.</w:t>
      </w:r>
    </w:p>
    <w:p w14:paraId="7AB4C200" w14:textId="597AC85D" w:rsidR="00A5572A" w:rsidRPr="00CB5BBF" w:rsidRDefault="00CB5BBF" w:rsidP="00856FAA">
      <w:pPr>
        <w:rPr>
          <w:b/>
          <w:bCs/>
          <w:color w:val="FF0000"/>
        </w:rPr>
      </w:pPr>
      <w:r w:rsidRPr="00CB5BBF">
        <w:rPr>
          <w:b/>
          <w:bCs/>
          <w:color w:val="FF0000"/>
        </w:rPr>
        <w:t>Ericsson asked for the following to be recorded:</w:t>
      </w:r>
    </w:p>
    <w:p w14:paraId="0A9C97E4" w14:textId="77777777" w:rsidR="00CB5BBF" w:rsidRPr="00CB5BBF" w:rsidRDefault="00CB5BBF" w:rsidP="00856FAA">
      <w:pPr>
        <w:rPr>
          <w:i/>
          <w:iCs/>
          <w:color w:val="FF0000"/>
        </w:rPr>
      </w:pPr>
      <w:r w:rsidRPr="00CB5BBF">
        <w:rPr>
          <w:i/>
          <w:iCs/>
          <w:color w:val="FF0000"/>
        </w:rPr>
        <w:t>The following two CRs are not alignment with stage 3, but rather introduces new functions that are not justified.</w:t>
      </w:r>
    </w:p>
    <w:p w14:paraId="082D8646" w14:textId="77777777" w:rsidR="00CB5BBF" w:rsidRPr="00CB5BBF" w:rsidRDefault="00CB5BBF" w:rsidP="00856FAA">
      <w:pPr>
        <w:rPr>
          <w:i/>
          <w:iCs/>
          <w:color w:val="FF0000"/>
        </w:rPr>
      </w:pPr>
      <w:r w:rsidRPr="00CB5BBF">
        <w:rPr>
          <w:i/>
          <w:iCs/>
          <w:color w:val="FF0000"/>
        </w:rPr>
        <w:t>As such, Ericsson plans to challenge these CRs at SA plenary:</w:t>
      </w:r>
    </w:p>
    <w:p w14:paraId="5381B3D6" w14:textId="77777777" w:rsidR="00CB5BBF" w:rsidRPr="00CB5BBF" w:rsidRDefault="00CB5BBF" w:rsidP="00856FAA">
      <w:pPr>
        <w:rPr>
          <w:i/>
          <w:iCs/>
          <w:color w:val="FF0000"/>
        </w:rPr>
      </w:pPr>
      <w:r w:rsidRPr="00CB5BBF">
        <w:rPr>
          <w:i/>
          <w:iCs/>
          <w:color w:val="FF0000"/>
        </w:rPr>
        <w:t>S2-2200988r06/S2-2201742 - Correction of Subscription-related Priority Mechanisms</w:t>
      </w:r>
    </w:p>
    <w:p w14:paraId="046CEEA4" w14:textId="77777777" w:rsidR="00CB5BBF" w:rsidRPr="00CB5BBF" w:rsidRDefault="00CB5BBF" w:rsidP="00856FAA">
      <w:pPr>
        <w:rPr>
          <w:i/>
          <w:iCs/>
          <w:color w:val="FF0000"/>
        </w:rPr>
      </w:pPr>
      <w:r w:rsidRPr="00CB5BBF">
        <w:rPr>
          <w:i/>
          <w:iCs/>
          <w:color w:val="FF0000"/>
        </w:rPr>
        <w:t>S2-2200325r02/S2-2201277 - Clarifications on NSAC for Emergency and Priority services</w:t>
      </w:r>
    </w:p>
    <w:p w14:paraId="56656A81" w14:textId="31DCF342" w:rsidR="00CB5BBF" w:rsidRDefault="00CB5BBF" w:rsidP="00856FAA"/>
    <w:p w14:paraId="757FB956" w14:textId="77777777" w:rsidR="00A5572A" w:rsidRDefault="00A5572A" w:rsidP="00A5572A">
      <w:pPr>
        <w:keepNext/>
        <w:pBdr>
          <w:top w:val="single" w:sz="4" w:space="1" w:color="auto"/>
        </w:pBdr>
      </w:pPr>
      <w:r>
        <w:rPr>
          <w:color w:val="0000FF"/>
        </w:rPr>
        <w:t>TD S2</w:t>
      </w:r>
      <w:r>
        <w:rPr>
          <w:color w:val="0000FF"/>
        </w:rPr>
        <w:noBreakHyphen/>
        <w:t>2200987</w:t>
      </w:r>
      <w:r>
        <w:t xml:space="preserve"> (CR) 23.502 CR3398: SBI Message Priority for MPS (Source: </w:t>
      </w:r>
      <w:proofErr w:type="spellStart"/>
      <w:r>
        <w:t>Peraton</w:t>
      </w:r>
      <w:proofErr w:type="spellEnd"/>
      <w:r>
        <w:t xml:space="preserve"> Labs, CISA ECD, Verizon, AT&amp;T, T-Mobile USA)</w:t>
      </w:r>
    </w:p>
    <w:p w14:paraId="3FF60304" w14:textId="77777777" w:rsidR="00A5572A" w:rsidRPr="00011C4F" w:rsidRDefault="00A5572A" w:rsidP="00A5572A">
      <w:pPr>
        <w:pStyle w:val="FP"/>
        <w:keepNext/>
        <w:rPr>
          <w:b/>
          <w:i/>
        </w:rPr>
      </w:pPr>
      <w:r w:rsidRPr="00011C4F">
        <w:rPr>
          <w:b/>
          <w:i/>
        </w:rPr>
        <w:t>e-mail comments:</w:t>
      </w:r>
    </w:p>
    <w:p w14:paraId="5BDE8426" w14:textId="77777777" w:rsidR="00A5572A" w:rsidRPr="00856FAA" w:rsidRDefault="00A5572A" w:rsidP="00A5572A">
      <w:pPr>
        <w:pStyle w:val="FP"/>
        <w:keepNext/>
        <w:rPr>
          <w:i/>
        </w:rPr>
      </w:pPr>
      <w:r w:rsidRPr="00856FAA">
        <w:rPr>
          <w:i/>
        </w:rPr>
        <w:t>Shabnam (Ericsson) comments that first change is placed in wrong place since AMF does not yet have the subscription information, until step 14.</w:t>
      </w:r>
    </w:p>
    <w:p w14:paraId="02807B87" w14:textId="77777777" w:rsidR="00A5572A" w:rsidRPr="00856FAA" w:rsidRDefault="00A5572A" w:rsidP="00A5572A">
      <w:pPr>
        <w:pStyle w:val="FP"/>
        <w:keepNext/>
        <w:rPr>
          <w:i/>
        </w:rPr>
      </w:pPr>
      <w:r w:rsidRPr="00856FAA">
        <w:rPr>
          <w:i/>
        </w:rPr>
        <w:t>==== 8.X, 9.X, 10.X Revisions Deadline ====</w:t>
      </w:r>
    </w:p>
    <w:p w14:paraId="160F95BB" w14:textId="77777777" w:rsidR="00A5572A" w:rsidRPr="00856FAA" w:rsidRDefault="00A5572A" w:rsidP="00A5572A">
      <w:pPr>
        <w:pStyle w:val="FP"/>
        <w:keepNext/>
        <w:rPr>
          <w:i/>
        </w:rPr>
      </w:pPr>
      <w:r w:rsidRPr="00856FAA">
        <w:rPr>
          <w:i/>
        </w:rPr>
        <w:t>==== 8.X, 9.X, 10.X Final Deadline ====</w:t>
      </w:r>
    </w:p>
    <w:p w14:paraId="33E185AD" w14:textId="77777777" w:rsidR="00FD331C" w:rsidRPr="00856FAA" w:rsidRDefault="00FD331C" w:rsidP="00FD331C">
      <w:pPr>
        <w:pStyle w:val="FP"/>
        <w:keepNext/>
        <w:rPr>
          <w:i/>
        </w:rPr>
      </w:pPr>
    </w:p>
    <w:p w14:paraId="6DD2015B" w14:textId="77777777" w:rsidR="00FD331C" w:rsidRPr="00011C4F" w:rsidRDefault="00FD331C" w:rsidP="00FD331C">
      <w:pPr>
        <w:keepNext/>
        <w:rPr>
          <w:b/>
          <w:bCs/>
        </w:rPr>
      </w:pPr>
      <w:r w:rsidRPr="00011C4F">
        <w:rPr>
          <w:b/>
          <w:bCs/>
        </w:rPr>
        <w:t>Discussion and conclusion:</w:t>
      </w:r>
    </w:p>
    <w:p w14:paraId="02027DAD" w14:textId="4D7E7FDA" w:rsidR="00A5572A" w:rsidRDefault="00A5572A" w:rsidP="00A5572A">
      <w:r>
        <w:t xml:space="preserve">This was </w:t>
      </w:r>
      <w:r w:rsidRPr="00A5572A">
        <w:rPr>
          <w:color w:val="FF0000"/>
        </w:rPr>
        <w:t>postponed</w:t>
      </w:r>
      <w:r>
        <w:t>.</w:t>
      </w:r>
    </w:p>
    <w:p w14:paraId="790ADDDD" w14:textId="77777777" w:rsidR="00A5572A" w:rsidRDefault="00A5572A" w:rsidP="00856FAA"/>
    <w:p w14:paraId="0F91CF6D" w14:textId="77777777" w:rsidR="00856FAA" w:rsidRDefault="00856FAA" w:rsidP="00856FAA">
      <w:pPr>
        <w:keepNext/>
        <w:pBdr>
          <w:top w:val="single" w:sz="4" w:space="1" w:color="auto"/>
        </w:pBdr>
      </w:pPr>
      <w:r>
        <w:rPr>
          <w:color w:val="0000FF"/>
        </w:rPr>
        <w:lastRenderedPageBreak/>
        <w:t>TD S2</w:t>
      </w:r>
      <w:r>
        <w:rPr>
          <w:color w:val="0000FF"/>
        </w:rPr>
        <w:noBreakHyphen/>
        <w:t>2201089</w:t>
      </w:r>
      <w:r>
        <w:t xml:space="preserve"> (P-CR) FS_SFC architectural assumptions and Principles. (Source: Intel)</w:t>
      </w:r>
    </w:p>
    <w:p w14:paraId="67CF3E2B" w14:textId="77777777" w:rsidR="00856FAA" w:rsidRPr="00011C4F" w:rsidRDefault="00856FAA" w:rsidP="00856FAA">
      <w:pPr>
        <w:pStyle w:val="FP"/>
        <w:keepNext/>
        <w:rPr>
          <w:b/>
          <w:i/>
        </w:rPr>
      </w:pPr>
      <w:r w:rsidRPr="00011C4F">
        <w:rPr>
          <w:b/>
          <w:i/>
        </w:rPr>
        <w:t>e-mail comments:</w:t>
      </w:r>
    </w:p>
    <w:p w14:paraId="1490F2F5" w14:textId="77777777" w:rsidR="00856FAA" w:rsidRPr="00856FAA" w:rsidRDefault="00856FAA" w:rsidP="00856FAA">
      <w:pPr>
        <w:pStyle w:val="FP"/>
        <w:keepNext/>
        <w:rPr>
          <w:i/>
        </w:rPr>
      </w:pPr>
      <w:r w:rsidRPr="00856FAA">
        <w:rPr>
          <w:i/>
        </w:rPr>
        <w:t>Laurent (Nokia): provides r01 merging in 1228</w:t>
      </w:r>
    </w:p>
    <w:p w14:paraId="17C553BC" w14:textId="77777777" w:rsidR="00856FAA" w:rsidRPr="00856FAA" w:rsidRDefault="00856FAA" w:rsidP="00856FAA">
      <w:pPr>
        <w:pStyle w:val="FP"/>
        <w:keepNext/>
        <w:rPr>
          <w:i/>
        </w:rPr>
      </w:pPr>
      <w:r w:rsidRPr="00856FAA">
        <w:rPr>
          <w:i/>
        </w:rPr>
        <w:t>Stefan (Ericsson) provides r02</w:t>
      </w:r>
    </w:p>
    <w:p w14:paraId="082A05A7" w14:textId="77777777" w:rsidR="00856FAA" w:rsidRPr="00856FAA" w:rsidRDefault="00856FAA" w:rsidP="00856FAA">
      <w:pPr>
        <w:pStyle w:val="FP"/>
        <w:keepNext/>
        <w:rPr>
          <w:i/>
        </w:rPr>
      </w:pPr>
      <w:r w:rsidRPr="00856FAA">
        <w:rPr>
          <w:i/>
        </w:rPr>
        <w:t>Ellen (Intel) provides r03</w:t>
      </w:r>
    </w:p>
    <w:p w14:paraId="4F278D8A"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r04.</w:t>
      </w:r>
    </w:p>
    <w:p w14:paraId="3B6DD7FA" w14:textId="77777777" w:rsidR="00856FAA" w:rsidRPr="00856FAA" w:rsidRDefault="00856FAA" w:rsidP="00856FAA">
      <w:pPr>
        <w:pStyle w:val="FP"/>
        <w:keepNext/>
        <w:rPr>
          <w:i/>
        </w:rPr>
      </w:pPr>
      <w:r w:rsidRPr="00856FAA">
        <w:rPr>
          <w:i/>
        </w:rPr>
        <w:t>Stefan (Ericsson) provides r05</w:t>
      </w:r>
    </w:p>
    <w:p w14:paraId="00035A6E" w14:textId="77777777" w:rsidR="00856FAA" w:rsidRPr="00856FAA" w:rsidRDefault="00856FAA" w:rsidP="00856FAA">
      <w:pPr>
        <w:pStyle w:val="FP"/>
        <w:keepNext/>
        <w:rPr>
          <w:i/>
        </w:rPr>
      </w:pPr>
      <w:r w:rsidRPr="00856FAA">
        <w:rPr>
          <w:i/>
        </w:rPr>
        <w:t>Ellen (Intel) provides r06</w:t>
      </w:r>
    </w:p>
    <w:p w14:paraId="1BB0E1D0" w14:textId="77777777" w:rsidR="00856FAA" w:rsidRPr="00856FAA" w:rsidRDefault="00856FAA" w:rsidP="00856FAA">
      <w:pPr>
        <w:pStyle w:val="FP"/>
        <w:keepNext/>
        <w:rPr>
          <w:i/>
        </w:rPr>
      </w:pPr>
      <w:proofErr w:type="spellStart"/>
      <w:r w:rsidRPr="00856FAA">
        <w:rPr>
          <w:i/>
        </w:rPr>
        <w:t>Xinpeng</w:t>
      </w:r>
      <w:proofErr w:type="spellEnd"/>
      <w:r w:rsidRPr="00856FAA">
        <w:rPr>
          <w:i/>
        </w:rPr>
        <w:t>(Huawei) comments.</w:t>
      </w:r>
    </w:p>
    <w:p w14:paraId="6BD3B6B6" w14:textId="77777777" w:rsidR="00856FAA" w:rsidRPr="00856FAA" w:rsidRDefault="00856FAA" w:rsidP="00856FAA">
      <w:pPr>
        <w:pStyle w:val="FP"/>
        <w:keepNext/>
        <w:rPr>
          <w:i/>
        </w:rPr>
      </w:pPr>
      <w:r w:rsidRPr="00856FAA">
        <w:rPr>
          <w:i/>
        </w:rPr>
        <w:t>Curt (Charter) comments.</w:t>
      </w:r>
    </w:p>
    <w:p w14:paraId="34155D17" w14:textId="77777777" w:rsidR="00856FAA" w:rsidRPr="00856FAA" w:rsidRDefault="00856FAA" w:rsidP="00856FAA">
      <w:pPr>
        <w:pStyle w:val="FP"/>
        <w:keepNext/>
        <w:rPr>
          <w:i/>
        </w:rPr>
      </w:pPr>
      <w:r w:rsidRPr="00856FAA">
        <w:rPr>
          <w:i/>
        </w:rPr>
        <w:t>Ellen (Intel) provides r07</w:t>
      </w:r>
    </w:p>
    <w:p w14:paraId="32A10C0E" w14:textId="77777777" w:rsidR="00856FAA" w:rsidRPr="00856FAA" w:rsidRDefault="00856FAA" w:rsidP="00856FAA">
      <w:pPr>
        <w:pStyle w:val="FP"/>
        <w:keepNext/>
        <w:rPr>
          <w:i/>
        </w:rPr>
      </w:pPr>
      <w:proofErr w:type="spellStart"/>
      <w:r w:rsidRPr="00856FAA">
        <w:rPr>
          <w:i/>
        </w:rPr>
        <w:t>Jaewook</w:t>
      </w:r>
      <w:proofErr w:type="spellEnd"/>
      <w:r w:rsidRPr="00856FAA">
        <w:rPr>
          <w:i/>
        </w:rPr>
        <w:t>(ETRI) asks a question about r07.</w:t>
      </w:r>
    </w:p>
    <w:p w14:paraId="6758409D" w14:textId="77777777" w:rsidR="00856FAA" w:rsidRPr="00856FAA" w:rsidRDefault="00856FAA" w:rsidP="00856FAA">
      <w:pPr>
        <w:pStyle w:val="FP"/>
        <w:keepNext/>
        <w:rPr>
          <w:i/>
        </w:rPr>
      </w:pPr>
      <w:r w:rsidRPr="00856FAA">
        <w:rPr>
          <w:i/>
        </w:rPr>
        <w:t>Laurent (Nokia): provides r08</w:t>
      </w:r>
    </w:p>
    <w:p w14:paraId="3FB3A479" w14:textId="77777777" w:rsidR="00856FAA" w:rsidRPr="00856FAA" w:rsidRDefault="00856FAA" w:rsidP="00856FAA">
      <w:pPr>
        <w:pStyle w:val="FP"/>
        <w:keepNext/>
        <w:rPr>
          <w:i/>
        </w:rPr>
      </w:pPr>
      <w:r w:rsidRPr="00856FAA">
        <w:rPr>
          <w:i/>
        </w:rPr>
        <w:t>Ellen (intel) answers ETRI's questions</w:t>
      </w:r>
    </w:p>
    <w:p w14:paraId="69B97CD6" w14:textId="77777777" w:rsidR="00856FAA" w:rsidRPr="00856FAA" w:rsidRDefault="00856FAA" w:rsidP="00856FAA">
      <w:pPr>
        <w:pStyle w:val="FP"/>
        <w:keepNext/>
        <w:rPr>
          <w:i/>
        </w:rPr>
      </w:pPr>
      <w:proofErr w:type="spellStart"/>
      <w:r w:rsidRPr="00856FAA">
        <w:rPr>
          <w:i/>
        </w:rPr>
        <w:t>Xinpeng</w:t>
      </w:r>
      <w:proofErr w:type="spellEnd"/>
      <w:r w:rsidRPr="00856FAA">
        <w:rPr>
          <w:i/>
        </w:rPr>
        <w:t xml:space="preserve">(Huawei) </w:t>
      </w:r>
      <w:proofErr w:type="spellStart"/>
      <w:r w:rsidRPr="00856FAA">
        <w:rPr>
          <w:i/>
        </w:rPr>
        <w:t>commets</w:t>
      </w:r>
      <w:proofErr w:type="spellEnd"/>
      <w:r w:rsidRPr="00856FAA">
        <w:rPr>
          <w:i/>
        </w:rPr>
        <w:t>.</w:t>
      </w:r>
    </w:p>
    <w:p w14:paraId="0BF71781" w14:textId="77777777" w:rsidR="00856FAA" w:rsidRPr="00856FAA" w:rsidRDefault="00856FAA" w:rsidP="00856FAA">
      <w:pPr>
        <w:pStyle w:val="FP"/>
        <w:keepNext/>
        <w:rPr>
          <w:i/>
        </w:rPr>
      </w:pPr>
      <w:proofErr w:type="spellStart"/>
      <w:r w:rsidRPr="00856FAA">
        <w:rPr>
          <w:i/>
        </w:rPr>
        <w:t>Jaewook</w:t>
      </w:r>
      <w:proofErr w:type="spellEnd"/>
      <w:r w:rsidRPr="00856FAA">
        <w:rPr>
          <w:i/>
        </w:rPr>
        <w:t xml:space="preserve"> (ETRI) provides comments.</w:t>
      </w:r>
    </w:p>
    <w:p w14:paraId="214D69B6" w14:textId="77777777" w:rsidR="00856FAA" w:rsidRPr="00856FAA" w:rsidRDefault="00856FAA" w:rsidP="00856FAA">
      <w:pPr>
        <w:pStyle w:val="FP"/>
        <w:keepNext/>
        <w:rPr>
          <w:i/>
        </w:rPr>
      </w:pPr>
      <w:proofErr w:type="spellStart"/>
      <w:r w:rsidRPr="00856FAA">
        <w:rPr>
          <w:i/>
        </w:rPr>
        <w:t>Xinpeng</w:t>
      </w:r>
      <w:proofErr w:type="spellEnd"/>
      <w:r w:rsidRPr="00856FAA">
        <w:rPr>
          <w:i/>
        </w:rPr>
        <w:t xml:space="preserve">(Huawei) replies to </w:t>
      </w:r>
      <w:proofErr w:type="spellStart"/>
      <w:r w:rsidRPr="00856FAA">
        <w:rPr>
          <w:i/>
        </w:rPr>
        <w:t>Jaewook</w:t>
      </w:r>
      <w:proofErr w:type="spellEnd"/>
      <w:r w:rsidRPr="00856FAA">
        <w:rPr>
          <w:i/>
        </w:rPr>
        <w:t xml:space="preserve"> (ETRI).</w:t>
      </w:r>
    </w:p>
    <w:p w14:paraId="31DD2749" w14:textId="77777777" w:rsidR="00856FAA" w:rsidRPr="00C364D7" w:rsidRDefault="00856FAA" w:rsidP="00856FAA">
      <w:pPr>
        <w:pStyle w:val="FP"/>
        <w:keepNext/>
        <w:rPr>
          <w:i/>
          <w:lang w:val="fr-FR"/>
        </w:rPr>
      </w:pPr>
      <w:r w:rsidRPr="00C364D7">
        <w:rPr>
          <w:i/>
          <w:lang w:val="fr-FR"/>
        </w:rPr>
        <w:t xml:space="preserve">Ellen (Intel): </w:t>
      </w:r>
      <w:proofErr w:type="spellStart"/>
      <w:r w:rsidRPr="00C364D7">
        <w:rPr>
          <w:i/>
          <w:lang w:val="fr-FR"/>
        </w:rPr>
        <w:t>provides</w:t>
      </w:r>
      <w:proofErr w:type="spellEnd"/>
      <w:r w:rsidRPr="00C364D7">
        <w:rPr>
          <w:i/>
          <w:lang w:val="fr-FR"/>
        </w:rPr>
        <w:t xml:space="preserve"> r09</w:t>
      </w:r>
    </w:p>
    <w:p w14:paraId="0C38EFE4" w14:textId="77777777" w:rsidR="00856FAA" w:rsidRPr="00C364D7" w:rsidRDefault="00856FAA" w:rsidP="00856FAA">
      <w:pPr>
        <w:pStyle w:val="FP"/>
        <w:keepNext/>
        <w:rPr>
          <w:i/>
          <w:lang w:val="fr-FR"/>
        </w:rPr>
      </w:pPr>
      <w:r w:rsidRPr="00C364D7">
        <w:rPr>
          <w:i/>
          <w:lang w:val="fr-FR"/>
        </w:rPr>
        <w:t xml:space="preserve">Laurent (Nokia): </w:t>
      </w:r>
      <w:proofErr w:type="spellStart"/>
      <w:r w:rsidRPr="00C364D7">
        <w:rPr>
          <w:i/>
          <w:lang w:val="fr-FR"/>
        </w:rPr>
        <w:t>provides</w:t>
      </w:r>
      <w:proofErr w:type="spellEnd"/>
      <w:r w:rsidRPr="00C364D7">
        <w:rPr>
          <w:i/>
          <w:lang w:val="fr-FR"/>
        </w:rPr>
        <w:t xml:space="preserve"> r10</w:t>
      </w:r>
    </w:p>
    <w:p w14:paraId="7F57C588" w14:textId="77777777" w:rsidR="00856FAA" w:rsidRPr="00856FAA" w:rsidRDefault="00856FAA" w:rsidP="00856FAA">
      <w:pPr>
        <w:pStyle w:val="FP"/>
        <w:keepNext/>
        <w:rPr>
          <w:i/>
        </w:rPr>
      </w:pPr>
      <w:r w:rsidRPr="00856FAA">
        <w:rPr>
          <w:i/>
        </w:rPr>
        <w:t>Ellen (Intel) provides r11 to use the same wording as SID</w:t>
      </w:r>
    </w:p>
    <w:p w14:paraId="6541EC16"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r12.</w:t>
      </w:r>
    </w:p>
    <w:p w14:paraId="2D0B0799" w14:textId="77777777" w:rsidR="00856FAA" w:rsidRPr="00856FAA" w:rsidRDefault="00856FAA" w:rsidP="00856FAA">
      <w:pPr>
        <w:pStyle w:val="FP"/>
        <w:keepNext/>
        <w:rPr>
          <w:i/>
        </w:rPr>
      </w:pPr>
      <w:r w:rsidRPr="00856FAA">
        <w:rPr>
          <w:i/>
        </w:rPr>
        <w:t>Laurent (Nokia): provides r13</w:t>
      </w:r>
    </w:p>
    <w:p w14:paraId="1B2F38E0" w14:textId="77777777" w:rsidR="00856FAA" w:rsidRPr="00856FAA" w:rsidRDefault="00856FAA" w:rsidP="00856FAA">
      <w:pPr>
        <w:pStyle w:val="FP"/>
        <w:keepNext/>
        <w:rPr>
          <w:i/>
        </w:rPr>
      </w:pPr>
      <w:r w:rsidRPr="00856FAA">
        <w:rPr>
          <w:i/>
        </w:rPr>
        <w:t>Stefan (Ericsson) provides r14</w:t>
      </w:r>
    </w:p>
    <w:p w14:paraId="7DA59701" w14:textId="77777777" w:rsidR="00856FAA" w:rsidRPr="00856FAA" w:rsidRDefault="00856FAA" w:rsidP="00856FAA">
      <w:pPr>
        <w:pStyle w:val="FP"/>
        <w:keepNext/>
        <w:rPr>
          <w:i/>
        </w:rPr>
      </w:pPr>
      <w:r w:rsidRPr="00856FAA">
        <w:rPr>
          <w:i/>
        </w:rPr>
        <w:t>Ellen (Intel) provides r15</w:t>
      </w:r>
    </w:p>
    <w:p w14:paraId="549EF2F4" w14:textId="77777777" w:rsidR="00856FAA" w:rsidRPr="00856FAA" w:rsidRDefault="00856FAA" w:rsidP="00856FAA">
      <w:pPr>
        <w:pStyle w:val="FP"/>
        <w:keepNext/>
        <w:rPr>
          <w:i/>
        </w:rPr>
      </w:pPr>
      <w:r w:rsidRPr="00856FAA">
        <w:rPr>
          <w:i/>
        </w:rPr>
        <w:t>==== 8.X, 9.X, 10.X Revisions Deadline ====</w:t>
      </w:r>
    </w:p>
    <w:p w14:paraId="70DB6290" w14:textId="77777777" w:rsidR="00856FAA" w:rsidRPr="00856FAA" w:rsidRDefault="00856FAA" w:rsidP="00856FAA">
      <w:pPr>
        <w:pStyle w:val="FP"/>
        <w:keepNext/>
        <w:rPr>
          <w:i/>
        </w:rPr>
      </w:pPr>
      <w:r w:rsidRPr="00856FAA">
        <w:rPr>
          <w:i/>
        </w:rPr>
        <w:t>Laurent (Nokia): can happily live with R10, R13, R14, R15 (the best). objects to any other version including R00</w:t>
      </w:r>
    </w:p>
    <w:p w14:paraId="2B612C0B" w14:textId="77777777" w:rsidR="00856FAA" w:rsidRPr="00856FAA" w:rsidRDefault="00856FAA" w:rsidP="00856FAA">
      <w:pPr>
        <w:pStyle w:val="FP"/>
        <w:keepNext/>
        <w:rPr>
          <w:i/>
        </w:rPr>
      </w:pPr>
      <w:proofErr w:type="spellStart"/>
      <w:r w:rsidRPr="00856FAA">
        <w:rPr>
          <w:i/>
        </w:rPr>
        <w:t>Xinpeng</w:t>
      </w:r>
      <w:proofErr w:type="spellEnd"/>
      <w:r w:rsidRPr="00856FAA">
        <w:rPr>
          <w:i/>
        </w:rPr>
        <w:t>(Huawei) is ok with r15 with the following changes: ' - The study assumes a Home Routed roaming PDU Session does not have an offloading point for SFC in a VPLMN. This does not prevent offloading in the VPLMN for other purpose.', and objects to all other versions.</w:t>
      </w:r>
    </w:p>
    <w:p w14:paraId="49E3740B" w14:textId="77777777" w:rsidR="00856FAA" w:rsidRPr="00856FAA" w:rsidRDefault="00856FAA" w:rsidP="00856FAA">
      <w:pPr>
        <w:pStyle w:val="FP"/>
        <w:keepNext/>
        <w:rPr>
          <w:i/>
        </w:rPr>
      </w:pPr>
      <w:proofErr w:type="spellStart"/>
      <w:r w:rsidRPr="00856FAA">
        <w:rPr>
          <w:i/>
        </w:rPr>
        <w:t>Xinpeng</w:t>
      </w:r>
      <w:proofErr w:type="spellEnd"/>
      <w:r w:rsidRPr="00856FAA">
        <w:rPr>
          <w:i/>
        </w:rPr>
        <w:t>(Huawei) could be ok with r15 with one of the following optional changes: Option1: ' - Currently The study assumes a Home Routed roaming PDU Session does not have an offloading point for SFC in a VPLMN. This does not prevent offloading in the VPLMN for other purpose.'; Option2: replace 'The study assumes a Home Routed roaming PDU Session does not have an offloading point in a VPLMN' to ''This study will not study SFC in VPLMN for a HR PDU Session'. and objects to all other versions.</w:t>
      </w:r>
    </w:p>
    <w:p w14:paraId="35E79FDD" w14:textId="77777777" w:rsidR="00856FAA" w:rsidRPr="00856FAA" w:rsidRDefault="00856FAA" w:rsidP="00856FAA">
      <w:pPr>
        <w:pStyle w:val="FP"/>
        <w:keepNext/>
        <w:rPr>
          <w:i/>
        </w:rPr>
      </w:pPr>
      <w:r w:rsidRPr="00856FAA">
        <w:rPr>
          <w:i/>
        </w:rPr>
        <w:t>==== 8.X, 9.X, 10.X Final Deadline ====</w:t>
      </w:r>
    </w:p>
    <w:p w14:paraId="2C8AF326" w14:textId="77777777" w:rsidR="00FD331C" w:rsidRPr="00856FAA" w:rsidRDefault="00FD331C" w:rsidP="00FD331C">
      <w:pPr>
        <w:pStyle w:val="FP"/>
        <w:keepNext/>
        <w:rPr>
          <w:i/>
        </w:rPr>
      </w:pPr>
    </w:p>
    <w:p w14:paraId="699ED2A4" w14:textId="77777777" w:rsidR="00FD331C" w:rsidRPr="00011C4F" w:rsidRDefault="00FD331C" w:rsidP="00FD331C">
      <w:pPr>
        <w:keepNext/>
        <w:rPr>
          <w:b/>
          <w:bCs/>
        </w:rPr>
      </w:pPr>
      <w:r w:rsidRPr="00011C4F">
        <w:rPr>
          <w:b/>
          <w:bCs/>
        </w:rPr>
        <w:t>Discussion and conclusion:</w:t>
      </w:r>
    </w:p>
    <w:p w14:paraId="42BF41B1" w14:textId="41BE3530" w:rsidR="00856FAA" w:rsidRDefault="00A5572A" w:rsidP="00856FAA">
      <w:r>
        <w:t xml:space="preserve">r15 with changes was agreed and revised to </w:t>
      </w:r>
      <w:r w:rsidRPr="00A5572A">
        <w:rPr>
          <w:color w:val="0000FF"/>
        </w:rPr>
        <w:t>S2-2201848</w:t>
      </w:r>
      <w:r>
        <w:t xml:space="preserve"> which was </w:t>
      </w:r>
      <w:r w:rsidRPr="00C3284B">
        <w:rPr>
          <w:color w:val="FF0000"/>
          <w:lang w:eastAsia="en-US"/>
        </w:rPr>
        <w:t>approved</w:t>
      </w:r>
      <w:r>
        <w:t>.</w:t>
      </w:r>
    </w:p>
    <w:p w14:paraId="3E480409" w14:textId="77777777" w:rsidR="00856FAA" w:rsidRPr="00C364D7" w:rsidRDefault="00856FAA" w:rsidP="00856FAA">
      <w:pPr>
        <w:keepNext/>
        <w:pBdr>
          <w:top w:val="single" w:sz="4" w:space="1" w:color="auto"/>
        </w:pBdr>
        <w:rPr>
          <w:lang w:val="fr-FR"/>
        </w:rPr>
      </w:pPr>
      <w:r>
        <w:rPr>
          <w:color w:val="0000FF"/>
        </w:rPr>
        <w:t>TD S2</w:t>
      </w:r>
      <w:r>
        <w:rPr>
          <w:color w:val="0000FF"/>
        </w:rPr>
        <w:noBreakHyphen/>
        <w:t>2201091</w:t>
      </w:r>
      <w:r>
        <w:t xml:space="preserve"> (P-CR) FS_SFC: New KI related with WT2 v1. </w:t>
      </w:r>
      <w:r w:rsidRPr="00856FAA">
        <w:rPr>
          <w:lang w:val="fr-FR"/>
        </w:rPr>
        <w:t>(Source: Intel (rapporteur))</w:t>
      </w:r>
    </w:p>
    <w:p w14:paraId="6BCF93DA" w14:textId="77777777" w:rsidR="00856FAA" w:rsidRPr="00856FAA" w:rsidRDefault="00856FAA" w:rsidP="00856FAA">
      <w:pPr>
        <w:pStyle w:val="FP"/>
        <w:keepNext/>
        <w:rPr>
          <w:b/>
          <w:i/>
          <w:lang w:val="fr-FR"/>
        </w:rPr>
      </w:pPr>
      <w:r w:rsidRPr="00856FAA">
        <w:rPr>
          <w:b/>
          <w:i/>
          <w:lang w:val="fr-FR"/>
        </w:rPr>
        <w:t>e-mail comments:</w:t>
      </w:r>
    </w:p>
    <w:p w14:paraId="1567F015" w14:textId="77777777" w:rsidR="00856FAA" w:rsidRPr="00856FAA" w:rsidRDefault="00856FAA" w:rsidP="00856FAA">
      <w:pPr>
        <w:pStyle w:val="FP"/>
        <w:keepNext/>
        <w:rPr>
          <w:i/>
        </w:rPr>
      </w:pPr>
      <w:r w:rsidRPr="00856FAA">
        <w:rPr>
          <w:i/>
        </w:rPr>
        <w:t>Laurent (Nokia): provides r01</w:t>
      </w:r>
    </w:p>
    <w:p w14:paraId="4F722008" w14:textId="77777777" w:rsidR="00856FAA" w:rsidRPr="00856FAA" w:rsidRDefault="00856FAA" w:rsidP="00856FAA">
      <w:pPr>
        <w:pStyle w:val="FP"/>
        <w:keepNext/>
        <w:rPr>
          <w:i/>
        </w:rPr>
      </w:pPr>
      <w:r w:rsidRPr="00856FAA">
        <w:rPr>
          <w:i/>
        </w:rPr>
        <w:t>Ellen (Intel) provides r02</w:t>
      </w:r>
    </w:p>
    <w:p w14:paraId="6843BAE8" w14:textId="77777777" w:rsidR="00856FAA" w:rsidRPr="00856FAA" w:rsidRDefault="00856FAA" w:rsidP="00856FAA">
      <w:pPr>
        <w:pStyle w:val="FP"/>
        <w:keepNext/>
        <w:rPr>
          <w:i/>
        </w:rPr>
      </w:pPr>
      <w:r w:rsidRPr="00856FAA">
        <w:rPr>
          <w:i/>
        </w:rPr>
        <w:t>Stefan (Ericsson) asks why we need both Key Issues</w:t>
      </w:r>
    </w:p>
    <w:p w14:paraId="0966349F" w14:textId="77777777" w:rsidR="00856FAA" w:rsidRPr="00856FAA" w:rsidRDefault="00856FAA" w:rsidP="00856FAA">
      <w:pPr>
        <w:pStyle w:val="FP"/>
        <w:keepNext/>
        <w:rPr>
          <w:i/>
        </w:rPr>
      </w:pPr>
      <w:r w:rsidRPr="00856FAA">
        <w:rPr>
          <w:i/>
        </w:rPr>
        <w:t>Ellen (Intel) proposed 1091r03 with merged Key Issues</w:t>
      </w:r>
    </w:p>
    <w:p w14:paraId="30FD5F2D" w14:textId="77777777" w:rsidR="00856FAA" w:rsidRPr="00856FAA" w:rsidRDefault="00856FAA" w:rsidP="00856FAA">
      <w:pPr>
        <w:pStyle w:val="FP"/>
        <w:keepNext/>
        <w:rPr>
          <w:i/>
        </w:rPr>
      </w:pPr>
      <w:r w:rsidRPr="00856FAA">
        <w:rPr>
          <w:i/>
        </w:rPr>
        <w:t>Manuel (</w:t>
      </w:r>
      <w:proofErr w:type="spellStart"/>
      <w:r w:rsidRPr="00856FAA">
        <w:rPr>
          <w:i/>
        </w:rPr>
        <w:t>Sandvine</w:t>
      </w:r>
      <w:proofErr w:type="spellEnd"/>
      <w:r w:rsidRPr="00856FAA">
        <w:rPr>
          <w:i/>
        </w:rPr>
        <w:t>), we agree with what 1091r03 intel is proposing.</w:t>
      </w:r>
    </w:p>
    <w:p w14:paraId="033909A8"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r04.</w:t>
      </w:r>
    </w:p>
    <w:p w14:paraId="3E34305F" w14:textId="77777777" w:rsidR="00856FAA" w:rsidRPr="00856FAA" w:rsidRDefault="00856FAA" w:rsidP="00856FAA">
      <w:pPr>
        <w:pStyle w:val="FP"/>
        <w:keepNext/>
        <w:rPr>
          <w:i/>
        </w:rPr>
      </w:pPr>
      <w:r w:rsidRPr="00856FAA">
        <w:rPr>
          <w:i/>
        </w:rPr>
        <w:t>Stefan (Ericsson) provides r05</w:t>
      </w:r>
    </w:p>
    <w:p w14:paraId="73308B25" w14:textId="77777777" w:rsidR="00856FAA" w:rsidRPr="00856FAA" w:rsidRDefault="00856FAA" w:rsidP="00856FAA">
      <w:pPr>
        <w:pStyle w:val="FP"/>
        <w:keepNext/>
        <w:rPr>
          <w:i/>
        </w:rPr>
      </w:pPr>
      <w:r w:rsidRPr="00856FAA">
        <w:rPr>
          <w:i/>
        </w:rPr>
        <w:t>Ellen (Intel) provides r06</w:t>
      </w:r>
    </w:p>
    <w:p w14:paraId="28570B18" w14:textId="77777777" w:rsidR="00856FAA" w:rsidRPr="00856FAA" w:rsidRDefault="00856FAA" w:rsidP="00856FAA">
      <w:pPr>
        <w:pStyle w:val="FP"/>
        <w:keepNext/>
        <w:rPr>
          <w:i/>
        </w:rPr>
      </w:pPr>
      <w:proofErr w:type="spellStart"/>
      <w:r w:rsidRPr="00856FAA">
        <w:rPr>
          <w:i/>
        </w:rPr>
        <w:t>Xinpeng</w:t>
      </w:r>
      <w:proofErr w:type="spellEnd"/>
      <w:r w:rsidRPr="00856FAA">
        <w:rPr>
          <w:i/>
        </w:rPr>
        <w:t>(Huawei) comments.</w:t>
      </w:r>
    </w:p>
    <w:p w14:paraId="2E516CEA" w14:textId="77777777" w:rsidR="00856FAA" w:rsidRPr="00856FAA" w:rsidRDefault="00856FAA" w:rsidP="00856FAA">
      <w:pPr>
        <w:pStyle w:val="FP"/>
        <w:keepNext/>
        <w:rPr>
          <w:i/>
        </w:rPr>
      </w:pPr>
      <w:r w:rsidRPr="00856FAA">
        <w:rPr>
          <w:i/>
        </w:rPr>
        <w:t xml:space="preserve">Ellen (Intel) answers </w:t>
      </w:r>
      <w:proofErr w:type="spellStart"/>
      <w:r w:rsidRPr="00856FAA">
        <w:rPr>
          <w:i/>
        </w:rPr>
        <w:t>Xinpeng</w:t>
      </w:r>
      <w:proofErr w:type="spellEnd"/>
      <w:r w:rsidRPr="00856FAA">
        <w:rPr>
          <w:i/>
        </w:rPr>
        <w:t xml:space="preserve"> (HW) question</w:t>
      </w:r>
    </w:p>
    <w:p w14:paraId="04CC14A5"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r07.</w:t>
      </w:r>
    </w:p>
    <w:p w14:paraId="2440A3EF" w14:textId="77777777" w:rsidR="00856FAA" w:rsidRPr="00856FAA" w:rsidRDefault="00856FAA" w:rsidP="00856FAA">
      <w:pPr>
        <w:pStyle w:val="FP"/>
        <w:keepNext/>
        <w:rPr>
          <w:i/>
        </w:rPr>
      </w:pPr>
      <w:r w:rsidRPr="00856FAA">
        <w:rPr>
          <w:i/>
        </w:rPr>
        <w:t>Ellen (Intel) provides r08 to clarify home-routed cases</w:t>
      </w:r>
    </w:p>
    <w:p w14:paraId="5EDDBED2" w14:textId="77777777" w:rsidR="00856FAA" w:rsidRPr="00856FAA" w:rsidRDefault="00856FAA" w:rsidP="00856FAA">
      <w:pPr>
        <w:pStyle w:val="FP"/>
        <w:keepNext/>
        <w:rPr>
          <w:i/>
        </w:rPr>
      </w:pPr>
      <w:r w:rsidRPr="00856FAA">
        <w:rPr>
          <w:i/>
        </w:rPr>
        <w:t>Laurent (Nokia): provides r09</w:t>
      </w:r>
    </w:p>
    <w:p w14:paraId="7BEE6490" w14:textId="77777777" w:rsidR="00856FAA" w:rsidRPr="00856FAA" w:rsidRDefault="00856FAA" w:rsidP="00856FAA">
      <w:pPr>
        <w:pStyle w:val="FP"/>
        <w:keepNext/>
        <w:rPr>
          <w:i/>
        </w:rPr>
      </w:pPr>
      <w:r w:rsidRPr="00856FAA">
        <w:rPr>
          <w:i/>
        </w:rPr>
        <w:t>Stefan (Ericsson) provides r10</w:t>
      </w:r>
    </w:p>
    <w:p w14:paraId="0394E632" w14:textId="77777777" w:rsidR="00856FAA" w:rsidRPr="00856FAA" w:rsidRDefault="00856FAA" w:rsidP="00856FAA">
      <w:pPr>
        <w:pStyle w:val="FP"/>
        <w:keepNext/>
        <w:rPr>
          <w:i/>
        </w:rPr>
      </w:pPr>
      <w:r w:rsidRPr="00856FAA">
        <w:rPr>
          <w:i/>
        </w:rPr>
        <w:t>Ellen (Intel) provides r11</w:t>
      </w:r>
    </w:p>
    <w:p w14:paraId="024FC5A3"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r11</w:t>
      </w:r>
    </w:p>
    <w:p w14:paraId="495DBDE7" w14:textId="77777777" w:rsidR="00856FAA" w:rsidRPr="00856FAA" w:rsidRDefault="00856FAA" w:rsidP="00856FAA">
      <w:pPr>
        <w:pStyle w:val="FP"/>
        <w:keepNext/>
        <w:rPr>
          <w:i/>
        </w:rPr>
      </w:pPr>
      <w:r w:rsidRPr="00856FAA">
        <w:rPr>
          <w:i/>
        </w:rPr>
        <w:t>Ellen (Intel) provides r13</w:t>
      </w:r>
    </w:p>
    <w:p w14:paraId="2C4B2FE5" w14:textId="77777777" w:rsidR="00856FAA" w:rsidRPr="00856FAA" w:rsidRDefault="00856FAA" w:rsidP="00856FAA">
      <w:pPr>
        <w:pStyle w:val="FP"/>
        <w:keepNext/>
        <w:rPr>
          <w:i/>
        </w:rPr>
      </w:pPr>
      <w:r w:rsidRPr="00856FAA">
        <w:rPr>
          <w:i/>
        </w:rPr>
        <w:t>==== 8.X, 9.X, 10.X Revisions Deadline ====</w:t>
      </w:r>
    </w:p>
    <w:p w14:paraId="5B794107" w14:textId="77777777" w:rsidR="00856FAA" w:rsidRPr="00856FAA" w:rsidRDefault="00856FAA" w:rsidP="00856FAA">
      <w:pPr>
        <w:pStyle w:val="FP"/>
        <w:keepNext/>
        <w:rPr>
          <w:i/>
        </w:rPr>
      </w:pPr>
      <w:r w:rsidRPr="00856FAA">
        <w:rPr>
          <w:i/>
        </w:rPr>
        <w:t>Laurent (Nokia): can happily live with r13 (best), R11, R10, R09; objects to any other version</w:t>
      </w:r>
    </w:p>
    <w:p w14:paraId="55C08567" w14:textId="77777777" w:rsidR="00856FAA" w:rsidRPr="00856FAA" w:rsidRDefault="00856FAA" w:rsidP="00856FAA">
      <w:pPr>
        <w:pStyle w:val="FP"/>
        <w:keepNext/>
        <w:rPr>
          <w:i/>
        </w:rPr>
      </w:pPr>
      <w:proofErr w:type="spellStart"/>
      <w:r w:rsidRPr="00856FAA">
        <w:rPr>
          <w:i/>
        </w:rPr>
        <w:t>Xinpeng</w:t>
      </w:r>
      <w:proofErr w:type="spellEnd"/>
      <w:r w:rsidRPr="00856FAA">
        <w:rPr>
          <w:i/>
        </w:rPr>
        <w:t>(Huawei) is ok with r13 with the following changes: ' NOTE1: Home Routed roaming PDU Sessions do not have an offloading point for SFC in a VPLMN. This does not prevent offloading in the VPLMN for other purpose.', and objects to all other versions.</w:t>
      </w:r>
    </w:p>
    <w:p w14:paraId="55CAB4C8" w14:textId="77777777" w:rsidR="00856FAA" w:rsidRPr="00856FAA" w:rsidRDefault="00856FAA" w:rsidP="00856FAA">
      <w:pPr>
        <w:pStyle w:val="FP"/>
        <w:keepNext/>
        <w:rPr>
          <w:i/>
        </w:rPr>
      </w:pPr>
      <w:proofErr w:type="spellStart"/>
      <w:r w:rsidRPr="00856FAA">
        <w:rPr>
          <w:i/>
        </w:rPr>
        <w:t>Xinpeng</w:t>
      </w:r>
      <w:proofErr w:type="spellEnd"/>
      <w:r w:rsidRPr="00856FAA">
        <w:rPr>
          <w:i/>
        </w:rPr>
        <w:t xml:space="preserve">(Huawei) could be ok with r13 with one of following options: Opt1: ' NOTE1: Currently Home Routed roaming PDU Sessions do not have an offloading point for SFC in a VPLMN. This does not prevent offloading in the VPLMN for </w:t>
      </w:r>
      <w:r w:rsidRPr="00856FAA">
        <w:rPr>
          <w:i/>
        </w:rPr>
        <w:lastRenderedPageBreak/>
        <w:t>other purpose.'; Opt2: Replace NOTE1 with: This study will not study SFC in VPLMN for a HR PDU Session . And objects to all other versions.</w:t>
      </w:r>
    </w:p>
    <w:p w14:paraId="5C8639DE" w14:textId="77777777" w:rsidR="00856FAA" w:rsidRPr="00856FAA" w:rsidRDefault="00856FAA" w:rsidP="00856FAA">
      <w:pPr>
        <w:pStyle w:val="FP"/>
        <w:keepNext/>
        <w:rPr>
          <w:i/>
        </w:rPr>
      </w:pPr>
      <w:r w:rsidRPr="00856FAA">
        <w:rPr>
          <w:i/>
        </w:rPr>
        <w:t>==== 8.X, 9.X, 10.X Final Deadline ====</w:t>
      </w:r>
    </w:p>
    <w:p w14:paraId="0D03D59E" w14:textId="77777777" w:rsidR="00FD331C" w:rsidRPr="00856FAA" w:rsidRDefault="00FD331C" w:rsidP="00FD331C">
      <w:pPr>
        <w:pStyle w:val="FP"/>
        <w:keepNext/>
        <w:rPr>
          <w:i/>
        </w:rPr>
      </w:pPr>
    </w:p>
    <w:p w14:paraId="6726C16C" w14:textId="77777777" w:rsidR="00FD331C" w:rsidRPr="00011C4F" w:rsidRDefault="00FD331C" w:rsidP="00FD331C">
      <w:pPr>
        <w:keepNext/>
        <w:rPr>
          <w:b/>
          <w:bCs/>
        </w:rPr>
      </w:pPr>
      <w:r w:rsidRPr="00011C4F">
        <w:rPr>
          <w:b/>
          <w:bCs/>
        </w:rPr>
        <w:t>Discussion and conclusion:</w:t>
      </w:r>
    </w:p>
    <w:p w14:paraId="6C6D72C5" w14:textId="6DDCC9FF" w:rsidR="00A5572A" w:rsidRDefault="00A5572A" w:rsidP="00A5572A">
      <w:r>
        <w:t xml:space="preserve">r13 with changes was agreed and revised to </w:t>
      </w:r>
      <w:r w:rsidRPr="00A5572A">
        <w:rPr>
          <w:color w:val="0000FF"/>
        </w:rPr>
        <w:t>S2-2201849</w:t>
      </w:r>
      <w:r>
        <w:t xml:space="preserve"> which was </w:t>
      </w:r>
      <w:r w:rsidRPr="00C3284B">
        <w:rPr>
          <w:color w:val="FF0000"/>
          <w:lang w:eastAsia="en-US"/>
        </w:rPr>
        <w:t>approved</w:t>
      </w:r>
      <w:r>
        <w:t>.</w:t>
      </w:r>
    </w:p>
    <w:p w14:paraId="1792B6AC" w14:textId="77777777" w:rsidR="00856FAA" w:rsidRDefault="00856FAA" w:rsidP="00856FAA"/>
    <w:p w14:paraId="0A0B9F82" w14:textId="77777777" w:rsidR="00856FAA" w:rsidRDefault="00856FAA" w:rsidP="00856FAA">
      <w:pPr>
        <w:keepNext/>
        <w:pBdr>
          <w:top w:val="single" w:sz="4" w:space="1" w:color="auto"/>
        </w:pBdr>
      </w:pPr>
      <w:r>
        <w:rPr>
          <w:color w:val="0000FF"/>
        </w:rPr>
        <w:t>TD S2</w:t>
      </w:r>
      <w:r>
        <w:rPr>
          <w:color w:val="0000FF"/>
        </w:rPr>
        <w:noBreakHyphen/>
        <w:t>2201146</w:t>
      </w:r>
      <w:r>
        <w:t xml:space="preserve"> (P-CR) Solutions for access to SNPN services via Untrusted and Trusted non-3GPP access network. (Source: Intel)</w:t>
      </w:r>
    </w:p>
    <w:p w14:paraId="7AF2F9F1" w14:textId="77777777" w:rsidR="00856FAA" w:rsidRPr="00C364D7" w:rsidRDefault="00856FAA" w:rsidP="00856FAA">
      <w:pPr>
        <w:pStyle w:val="FP"/>
        <w:keepNext/>
        <w:rPr>
          <w:b/>
          <w:i/>
        </w:rPr>
      </w:pPr>
      <w:r w:rsidRPr="00C364D7">
        <w:rPr>
          <w:b/>
          <w:i/>
        </w:rPr>
        <w:t>e-mail comments:</w:t>
      </w:r>
    </w:p>
    <w:p w14:paraId="566B89D6" w14:textId="77777777" w:rsidR="00856FAA" w:rsidRPr="00856FAA" w:rsidRDefault="00856FAA" w:rsidP="00856FAA">
      <w:pPr>
        <w:pStyle w:val="FP"/>
        <w:keepNext/>
        <w:rPr>
          <w:i/>
        </w:rPr>
      </w:pPr>
      <w:r w:rsidRPr="00856FAA">
        <w:rPr>
          <w:i/>
        </w:rPr>
        <w:t>Rainer (Nokia) comments.</w:t>
      </w:r>
    </w:p>
    <w:p w14:paraId="7693B72C" w14:textId="77777777" w:rsidR="00856FAA" w:rsidRPr="00856FAA" w:rsidRDefault="00856FAA" w:rsidP="00856FAA">
      <w:pPr>
        <w:pStyle w:val="FP"/>
        <w:keepNext/>
        <w:rPr>
          <w:i/>
        </w:rPr>
      </w:pPr>
      <w:proofErr w:type="spellStart"/>
      <w:r w:rsidRPr="00856FAA">
        <w:rPr>
          <w:i/>
        </w:rPr>
        <w:t>Yishan</w:t>
      </w:r>
      <w:proofErr w:type="spellEnd"/>
      <w:r w:rsidRPr="00856FAA">
        <w:rPr>
          <w:i/>
        </w:rPr>
        <w:t xml:space="preserve"> (Huawei) comments.</w:t>
      </w:r>
    </w:p>
    <w:p w14:paraId="1BE70A6C" w14:textId="77777777" w:rsidR="00856FAA" w:rsidRPr="00856FAA" w:rsidRDefault="00856FAA" w:rsidP="00856FAA">
      <w:pPr>
        <w:pStyle w:val="FP"/>
        <w:keepNext/>
        <w:rPr>
          <w:i/>
        </w:rPr>
      </w:pPr>
      <w:r w:rsidRPr="00856FAA">
        <w:rPr>
          <w:i/>
        </w:rPr>
        <w:t>Apostolis (Lenovo) provides r01 and comments.</w:t>
      </w:r>
    </w:p>
    <w:p w14:paraId="09879965" w14:textId="77777777" w:rsidR="00856FAA" w:rsidRPr="00856FAA" w:rsidRDefault="00856FAA" w:rsidP="00856FAA">
      <w:pPr>
        <w:pStyle w:val="FP"/>
        <w:keepNext/>
        <w:rPr>
          <w:i/>
        </w:rPr>
      </w:pPr>
      <w:r w:rsidRPr="00856FAA">
        <w:rPr>
          <w:i/>
        </w:rPr>
        <w:t>Saso (Intel) replies and provides r02.</w:t>
      </w:r>
    </w:p>
    <w:p w14:paraId="32146819" w14:textId="77777777" w:rsidR="00856FAA" w:rsidRPr="00856FAA" w:rsidRDefault="00856FAA" w:rsidP="00856FAA">
      <w:pPr>
        <w:pStyle w:val="FP"/>
        <w:keepNext/>
        <w:rPr>
          <w:i/>
        </w:rPr>
      </w:pPr>
      <w:r w:rsidRPr="00856FAA">
        <w:rPr>
          <w:i/>
        </w:rPr>
        <w:t xml:space="preserve">Curt (Charters) asks question about the </w:t>
      </w:r>
      <w:proofErr w:type="spellStart"/>
      <w:r w:rsidRPr="00856FAA">
        <w:rPr>
          <w:i/>
        </w:rPr>
        <w:t>NWt</w:t>
      </w:r>
      <w:proofErr w:type="spellEnd"/>
      <w:r w:rsidRPr="00856FAA">
        <w:rPr>
          <w:i/>
        </w:rPr>
        <w:t xml:space="preserve"> aspect.</w:t>
      </w:r>
    </w:p>
    <w:p w14:paraId="53EA4798" w14:textId="77777777" w:rsidR="00856FAA" w:rsidRPr="00856FAA" w:rsidRDefault="00856FAA" w:rsidP="00856FAA">
      <w:pPr>
        <w:pStyle w:val="FP"/>
        <w:keepNext/>
        <w:rPr>
          <w:i/>
        </w:rPr>
      </w:pPr>
      <w:r w:rsidRPr="00856FAA">
        <w:rPr>
          <w:i/>
        </w:rPr>
        <w:t>Rainer (Nokia) provides r03.</w:t>
      </w:r>
    </w:p>
    <w:p w14:paraId="5DC97B1E" w14:textId="77777777" w:rsidR="00856FAA" w:rsidRPr="00856FAA" w:rsidRDefault="00856FAA" w:rsidP="00856FAA">
      <w:pPr>
        <w:pStyle w:val="FP"/>
        <w:keepNext/>
        <w:rPr>
          <w:i/>
        </w:rPr>
      </w:pPr>
      <w:r w:rsidRPr="00856FAA">
        <w:rPr>
          <w:i/>
        </w:rPr>
        <w:t>Saso (Intel) is OK with r03.</w:t>
      </w:r>
    </w:p>
    <w:p w14:paraId="15851321" w14:textId="77777777" w:rsidR="00856FAA" w:rsidRPr="00856FAA" w:rsidRDefault="00856FAA" w:rsidP="00856FAA">
      <w:pPr>
        <w:pStyle w:val="FP"/>
        <w:keepNext/>
        <w:rPr>
          <w:i/>
        </w:rPr>
      </w:pPr>
      <w:r w:rsidRPr="00856FAA">
        <w:rPr>
          <w:i/>
        </w:rPr>
        <w:t>Saso (Intel) replies to Curt (Charters).</w:t>
      </w:r>
    </w:p>
    <w:p w14:paraId="2D3B9BAD" w14:textId="77777777" w:rsidR="00856FAA" w:rsidRPr="00856FAA" w:rsidRDefault="00856FAA" w:rsidP="00856FAA">
      <w:pPr>
        <w:pStyle w:val="FP"/>
        <w:keepNext/>
        <w:rPr>
          <w:i/>
        </w:rPr>
      </w:pPr>
      <w:r w:rsidRPr="00856FAA">
        <w:rPr>
          <w:i/>
        </w:rPr>
        <w:t>==== 8.X, 9.X, 10.X Revisions Deadline ====</w:t>
      </w:r>
    </w:p>
    <w:p w14:paraId="62D008A6" w14:textId="77777777" w:rsidR="00856FAA" w:rsidRPr="00856FAA" w:rsidRDefault="00856FAA" w:rsidP="00856FAA">
      <w:pPr>
        <w:pStyle w:val="FP"/>
        <w:keepNext/>
        <w:rPr>
          <w:i/>
        </w:rPr>
      </w:pPr>
      <w:r w:rsidRPr="00856FAA">
        <w:rPr>
          <w:i/>
        </w:rPr>
        <w:t>Apostolis (Lenovo) is also OK with r03.</w:t>
      </w:r>
    </w:p>
    <w:p w14:paraId="61E8A91C" w14:textId="77777777" w:rsidR="00856FAA" w:rsidRPr="00856FAA" w:rsidRDefault="00856FAA" w:rsidP="00856FAA">
      <w:pPr>
        <w:pStyle w:val="FP"/>
        <w:keepNext/>
        <w:rPr>
          <w:i/>
        </w:rPr>
      </w:pPr>
      <w:r w:rsidRPr="00856FAA">
        <w:rPr>
          <w:i/>
        </w:rPr>
        <w:t>Rainer (Nokia) replies.</w:t>
      </w:r>
    </w:p>
    <w:p w14:paraId="35AC8B16" w14:textId="77777777" w:rsidR="00856FAA" w:rsidRPr="00856FAA" w:rsidRDefault="00856FAA" w:rsidP="00856FAA">
      <w:pPr>
        <w:pStyle w:val="FP"/>
        <w:keepNext/>
        <w:rPr>
          <w:i/>
        </w:rPr>
      </w:pPr>
      <w:r w:rsidRPr="00856FAA">
        <w:rPr>
          <w:i/>
        </w:rPr>
        <w:t>Peter Hedman (Ericsson) unfortunately we need some common grounds, object to r00, r01, r02, r03 as solutions are not complete as per conditions expressed by others</w:t>
      </w:r>
    </w:p>
    <w:p w14:paraId="3760A4C2" w14:textId="77777777" w:rsidR="00856FAA" w:rsidRPr="00856FAA" w:rsidRDefault="00856FAA" w:rsidP="00856FAA">
      <w:pPr>
        <w:pStyle w:val="FP"/>
        <w:keepNext/>
        <w:rPr>
          <w:i/>
        </w:rPr>
      </w:pPr>
      <w:r w:rsidRPr="00856FAA">
        <w:rPr>
          <w:i/>
        </w:rPr>
        <w:t>==== 8.X, 9.X, 10.X Final Deadline ====</w:t>
      </w:r>
    </w:p>
    <w:p w14:paraId="119D712F" w14:textId="77777777" w:rsidR="00856FAA" w:rsidRPr="00856FAA" w:rsidRDefault="00856FAA" w:rsidP="00856FAA">
      <w:pPr>
        <w:pStyle w:val="FP"/>
        <w:keepNext/>
        <w:rPr>
          <w:i/>
        </w:rPr>
      </w:pPr>
      <w:r w:rsidRPr="00856FAA">
        <w:rPr>
          <w:i/>
        </w:rPr>
        <w:t>Saso (Intel) considers this objection from Peter Hedman (Ericsson) completely unjustified. Intel did not even make any comment on 0493! There is no reason for Ericsson to object to 1146 just because someone objected to Ericsson's solution in 0493. And Ericsson did not comment on 1146 before the revision deadline.</w:t>
      </w:r>
    </w:p>
    <w:p w14:paraId="600BCF38" w14:textId="77777777" w:rsidR="00856FAA" w:rsidRPr="00856FAA" w:rsidRDefault="00856FAA" w:rsidP="00856FAA">
      <w:pPr>
        <w:pStyle w:val="FP"/>
        <w:keepNext/>
        <w:rPr>
          <w:i/>
        </w:rPr>
      </w:pPr>
      <w:r w:rsidRPr="00856FAA">
        <w:rPr>
          <w:i/>
        </w:rPr>
        <w:t>Peter Hedman (Ericsson) provides reply</w:t>
      </w:r>
    </w:p>
    <w:p w14:paraId="54D740D2" w14:textId="77777777" w:rsidR="00FD331C" w:rsidRPr="00856FAA" w:rsidRDefault="00FD331C" w:rsidP="00FD331C">
      <w:pPr>
        <w:pStyle w:val="FP"/>
        <w:keepNext/>
        <w:rPr>
          <w:i/>
        </w:rPr>
      </w:pPr>
    </w:p>
    <w:p w14:paraId="60DEAA67" w14:textId="77777777" w:rsidR="00FD331C" w:rsidRPr="00011C4F" w:rsidRDefault="00FD331C" w:rsidP="00FD331C">
      <w:pPr>
        <w:keepNext/>
        <w:rPr>
          <w:b/>
          <w:bCs/>
        </w:rPr>
      </w:pPr>
      <w:r w:rsidRPr="00011C4F">
        <w:rPr>
          <w:b/>
          <w:bCs/>
        </w:rPr>
        <w:t>Discussion and conclusion:</w:t>
      </w:r>
    </w:p>
    <w:p w14:paraId="2538C223" w14:textId="191DE764" w:rsidR="00C364D7" w:rsidRDefault="00C364D7" w:rsidP="00C364D7">
      <w:r>
        <w:t>r03 with changes was proposed by Intel. Lenovo proposed some changes to r</w:t>
      </w:r>
      <w:r w:rsidR="00B848AC">
        <w:t>0</w:t>
      </w:r>
      <w:r>
        <w:t xml:space="preserve">3. This was not readily acceptable. </w:t>
      </w:r>
      <w:r w:rsidR="008E6A22">
        <w:rPr>
          <w:color w:val="0000FF"/>
        </w:rPr>
        <w:t>S2-2</w:t>
      </w:r>
      <w:r>
        <w:rPr>
          <w:color w:val="0000FF"/>
        </w:rPr>
        <w:t>201146r03</w:t>
      </w:r>
      <w:r w:rsidRPr="00C364D7">
        <w:t xml:space="preserve"> with </w:t>
      </w:r>
      <w:r>
        <w:t>modifications</w:t>
      </w:r>
      <w:r w:rsidRPr="00C364D7">
        <w:t xml:space="preserve"> was agreed</w:t>
      </w:r>
      <w:r>
        <w:t xml:space="preserve"> and revised to </w:t>
      </w:r>
      <w:r w:rsidRPr="00A5572A">
        <w:rPr>
          <w:color w:val="0000FF"/>
        </w:rPr>
        <w:t>S2-22018</w:t>
      </w:r>
      <w:r>
        <w:rPr>
          <w:color w:val="0000FF"/>
        </w:rPr>
        <w:t>50</w:t>
      </w:r>
      <w:r>
        <w:t xml:space="preserve"> which was </w:t>
      </w:r>
      <w:r w:rsidRPr="00C3284B">
        <w:rPr>
          <w:color w:val="FF0000"/>
          <w:lang w:eastAsia="en-US"/>
        </w:rPr>
        <w:t>approved</w:t>
      </w:r>
      <w:r>
        <w:t xml:space="preserve">. </w:t>
      </w:r>
      <w:r w:rsidRPr="00C364D7">
        <w:rPr>
          <w:b/>
          <w:bCs/>
        </w:rPr>
        <w:t>Huawei commented that the Key Issues related to this have not yet been approved.</w:t>
      </w:r>
    </w:p>
    <w:p w14:paraId="3E839D78" w14:textId="77777777" w:rsidR="00C364D7" w:rsidRDefault="00C364D7" w:rsidP="00856FAA"/>
    <w:p w14:paraId="3B9924A8" w14:textId="77777777" w:rsidR="00856FAA" w:rsidRDefault="00856FAA" w:rsidP="00856FAA">
      <w:pPr>
        <w:keepNext/>
        <w:pBdr>
          <w:top w:val="single" w:sz="4" w:space="1" w:color="auto"/>
        </w:pBdr>
      </w:pPr>
      <w:r>
        <w:rPr>
          <w:color w:val="0000FF"/>
        </w:rPr>
        <w:t>TD S2</w:t>
      </w:r>
      <w:r>
        <w:rPr>
          <w:color w:val="0000FF"/>
        </w:rPr>
        <w:noBreakHyphen/>
        <w:t>2201786</w:t>
      </w:r>
      <w:r>
        <w:t xml:space="preserve"> (P-CR) Solution for differentiated QoS for devices behind 5G-RG. (Source: Intel)</w:t>
      </w:r>
    </w:p>
    <w:p w14:paraId="7D202582" w14:textId="7BD1504C" w:rsidR="00856FAA" w:rsidRPr="00011C4F" w:rsidRDefault="00854310" w:rsidP="00856FAA">
      <w:pPr>
        <w:pStyle w:val="FP"/>
        <w:keepNext/>
        <w:rPr>
          <w:b/>
          <w:i/>
        </w:rPr>
      </w:pPr>
      <w:r>
        <w:rPr>
          <w:b/>
          <w:i/>
        </w:rPr>
        <w:t>C</w:t>
      </w:r>
      <w:r w:rsidR="00856FAA" w:rsidRPr="00011C4F">
        <w:rPr>
          <w:b/>
          <w:i/>
        </w:rPr>
        <w:t>omments:</w:t>
      </w:r>
    </w:p>
    <w:p w14:paraId="554BDC51" w14:textId="3A3FD624" w:rsidR="00856FAA" w:rsidRPr="005C348C" w:rsidRDefault="005C348C" w:rsidP="00856FAA">
      <w:pPr>
        <w:pStyle w:val="FP"/>
        <w:keepNext/>
        <w:rPr>
          <w:i/>
          <w:iCs/>
        </w:rPr>
      </w:pPr>
      <w:r w:rsidRPr="005C348C">
        <w:rPr>
          <w:i/>
          <w:iCs/>
        </w:rPr>
        <w:t xml:space="preserve">Revision of </w:t>
      </w:r>
      <w:r w:rsidRPr="005C348C">
        <w:rPr>
          <w:i/>
          <w:iCs/>
          <w:color w:val="0000FF"/>
        </w:rPr>
        <w:t>S2-2200505r06</w:t>
      </w:r>
      <w:r w:rsidRPr="005C348C">
        <w:rPr>
          <w:i/>
          <w:iCs/>
        </w:rPr>
        <w:t>.</w:t>
      </w:r>
    </w:p>
    <w:p w14:paraId="593C23C2" w14:textId="77777777" w:rsidR="00FD331C" w:rsidRPr="00856FAA" w:rsidRDefault="00FD331C" w:rsidP="00FD331C">
      <w:pPr>
        <w:pStyle w:val="FP"/>
        <w:keepNext/>
        <w:rPr>
          <w:i/>
        </w:rPr>
      </w:pPr>
    </w:p>
    <w:p w14:paraId="7334AA5B" w14:textId="77777777" w:rsidR="00FD331C" w:rsidRPr="00011C4F" w:rsidRDefault="00FD331C" w:rsidP="00FD331C">
      <w:pPr>
        <w:keepNext/>
        <w:rPr>
          <w:b/>
          <w:bCs/>
        </w:rPr>
      </w:pPr>
      <w:r w:rsidRPr="00011C4F">
        <w:rPr>
          <w:b/>
          <w:bCs/>
        </w:rPr>
        <w:t>Discussion and conclusion:</w:t>
      </w:r>
    </w:p>
    <w:p w14:paraId="4AED76C0" w14:textId="10EBE1A2" w:rsidR="00856FAA" w:rsidRDefault="00C364D7" w:rsidP="00856FAA">
      <w:r w:rsidRPr="00C364D7">
        <w:rPr>
          <w:color w:val="0000FF"/>
        </w:rPr>
        <w:t>S2-2200505r06</w:t>
      </w:r>
      <w:r>
        <w:t xml:space="preserve"> was agreed and</w:t>
      </w:r>
      <w:r w:rsidR="00854310">
        <w:t xml:space="preserve"> the revision in</w:t>
      </w:r>
      <w:r>
        <w:t xml:space="preserve"> </w:t>
      </w:r>
      <w:r>
        <w:rPr>
          <w:color w:val="0000FF"/>
        </w:rPr>
        <w:t>S2</w:t>
      </w:r>
      <w:r>
        <w:rPr>
          <w:color w:val="0000FF"/>
        </w:rPr>
        <w:noBreakHyphen/>
        <w:t>2201786</w:t>
      </w:r>
      <w:r>
        <w:t xml:space="preserve"> was </w:t>
      </w:r>
      <w:r w:rsidRPr="00C3284B">
        <w:rPr>
          <w:color w:val="FF0000"/>
          <w:lang w:eastAsia="en-US"/>
        </w:rPr>
        <w:t>approved</w:t>
      </w:r>
      <w:r>
        <w:t>.</w:t>
      </w:r>
    </w:p>
    <w:p w14:paraId="00CDF348" w14:textId="77777777" w:rsidR="00856FAA" w:rsidRPr="00C364D7" w:rsidRDefault="00856FAA" w:rsidP="00856FAA">
      <w:pPr>
        <w:keepNext/>
        <w:pBdr>
          <w:top w:val="single" w:sz="4" w:space="1" w:color="auto"/>
        </w:pBdr>
        <w:rPr>
          <w:lang w:val="fr-FR"/>
        </w:rPr>
      </w:pPr>
      <w:r>
        <w:rPr>
          <w:color w:val="0000FF"/>
        </w:rPr>
        <w:lastRenderedPageBreak/>
        <w:t>TD S2</w:t>
      </w:r>
      <w:r>
        <w:rPr>
          <w:color w:val="0000FF"/>
        </w:rPr>
        <w:noBreakHyphen/>
        <w:t>2201041</w:t>
      </w:r>
      <w:r>
        <w:t xml:space="preserve"> (P-CR) FS_XRM: Media Unit definition. </w:t>
      </w:r>
      <w:r w:rsidRPr="00856FAA">
        <w:rPr>
          <w:lang w:val="fr-FR"/>
        </w:rPr>
        <w:t>(Source: ZTE)</w:t>
      </w:r>
    </w:p>
    <w:p w14:paraId="77FAB412" w14:textId="77777777" w:rsidR="00856FAA" w:rsidRPr="00C364D7" w:rsidRDefault="00856FAA" w:rsidP="00856FAA">
      <w:pPr>
        <w:pStyle w:val="FP"/>
        <w:keepNext/>
        <w:rPr>
          <w:b/>
          <w:i/>
          <w:lang w:val="fr-FR"/>
        </w:rPr>
      </w:pPr>
      <w:r w:rsidRPr="00C364D7">
        <w:rPr>
          <w:b/>
          <w:i/>
          <w:lang w:val="fr-FR"/>
        </w:rPr>
        <w:t>e-mail comments:</w:t>
      </w:r>
    </w:p>
    <w:p w14:paraId="67DB091A" w14:textId="77777777" w:rsidR="00856FAA" w:rsidRPr="00856FAA" w:rsidRDefault="00856FAA" w:rsidP="00856FAA">
      <w:pPr>
        <w:pStyle w:val="FP"/>
        <w:keepNext/>
        <w:rPr>
          <w:i/>
        </w:rPr>
      </w:pPr>
      <w:r w:rsidRPr="00856FAA">
        <w:rPr>
          <w:i/>
        </w:rPr>
        <w:t>Dan (China Mobile) propose to use this paper as baseline version for term definition</w:t>
      </w:r>
    </w:p>
    <w:p w14:paraId="58F92BD8" w14:textId="77777777" w:rsidR="00856FAA" w:rsidRPr="00856FAA" w:rsidRDefault="00856FAA" w:rsidP="00856FAA">
      <w:pPr>
        <w:pStyle w:val="FP"/>
        <w:keepNext/>
        <w:rPr>
          <w:i/>
        </w:rPr>
      </w:pPr>
      <w:r w:rsidRPr="00856FAA">
        <w:rPr>
          <w:i/>
        </w:rPr>
        <w:t xml:space="preserve">Dan (China Mobile) agree some part of </w:t>
      </w:r>
      <w:r>
        <w:rPr>
          <w:i/>
          <w:color w:val="0000FF"/>
        </w:rPr>
        <w:t>TD S2</w:t>
      </w:r>
      <w:r>
        <w:rPr>
          <w:i/>
          <w:color w:val="0000FF"/>
        </w:rPr>
        <w:noBreakHyphen/>
        <w:t>2200235</w:t>
      </w:r>
      <w:r w:rsidRPr="00856FAA">
        <w:rPr>
          <w:i/>
        </w:rPr>
        <w:t xml:space="preserve"> would like to give a definition of media </w:t>
      </w:r>
      <w:proofErr w:type="spellStart"/>
      <w:r w:rsidRPr="00856FAA">
        <w:rPr>
          <w:i/>
        </w:rPr>
        <w:t>unit,but</w:t>
      </w:r>
      <w:proofErr w:type="spellEnd"/>
      <w:r w:rsidRPr="00856FAA">
        <w:rPr>
          <w:i/>
        </w:rPr>
        <w:t xml:space="preserve"> draft as a key issue</w:t>
      </w:r>
    </w:p>
    <w:p w14:paraId="6A13F1E8" w14:textId="77777777" w:rsidR="00856FAA" w:rsidRPr="00856FAA" w:rsidRDefault="00856FAA" w:rsidP="00856FAA">
      <w:pPr>
        <w:pStyle w:val="FP"/>
        <w:keepNext/>
        <w:rPr>
          <w:i/>
        </w:rPr>
      </w:pPr>
      <w:r w:rsidRPr="00856FAA">
        <w:rPr>
          <w:i/>
        </w:rPr>
        <w:t>Xiaowan (vivo) provides comments</w:t>
      </w:r>
    </w:p>
    <w:p w14:paraId="1A343577"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asks questions</w:t>
      </w:r>
    </w:p>
    <w:p w14:paraId="5FF3C416" w14:textId="77777777" w:rsidR="00856FAA" w:rsidRPr="00856FAA" w:rsidRDefault="00856FAA" w:rsidP="00856FAA">
      <w:pPr>
        <w:pStyle w:val="FP"/>
        <w:keepNext/>
        <w:rPr>
          <w:i/>
        </w:rPr>
      </w:pPr>
      <w:r w:rsidRPr="00856FAA">
        <w:rPr>
          <w:i/>
        </w:rPr>
        <w:t>Saso (Intel) proposes a definition for Media Unit; question the need for a 'Group of Media Units'</w:t>
      </w:r>
    </w:p>
    <w:p w14:paraId="25B66021" w14:textId="77777777" w:rsidR="00856FAA" w:rsidRPr="00856FAA" w:rsidRDefault="00856FAA" w:rsidP="00856FAA">
      <w:pPr>
        <w:pStyle w:val="FP"/>
        <w:keepNext/>
        <w:rPr>
          <w:i/>
        </w:rPr>
      </w:pPr>
      <w:proofErr w:type="spellStart"/>
      <w:r w:rsidRPr="00856FAA">
        <w:rPr>
          <w:i/>
        </w:rPr>
        <w:t>Jinguo</w:t>
      </w:r>
      <w:proofErr w:type="spellEnd"/>
      <w:r w:rsidRPr="00856FAA">
        <w:rPr>
          <w:i/>
        </w:rPr>
        <w:t>(ZTE) replies and provides r01 to add ADU definition.</w:t>
      </w:r>
    </w:p>
    <w:p w14:paraId="60928730" w14:textId="77777777" w:rsidR="00856FAA" w:rsidRPr="00856FAA" w:rsidRDefault="00856FAA" w:rsidP="00856FAA">
      <w:pPr>
        <w:pStyle w:val="FP"/>
        <w:keepNext/>
        <w:rPr>
          <w:i/>
        </w:rPr>
      </w:pPr>
      <w:r w:rsidRPr="00856FAA">
        <w:rPr>
          <w:i/>
        </w:rPr>
        <w:t>Guillaume (MediaTek Inc.) comments and provides r02.</w:t>
      </w:r>
    </w:p>
    <w:p w14:paraId="705914ED" w14:textId="77777777" w:rsidR="00856FAA" w:rsidRPr="00856FAA" w:rsidRDefault="00856FAA" w:rsidP="00856FAA">
      <w:pPr>
        <w:pStyle w:val="FP"/>
        <w:keepNext/>
        <w:rPr>
          <w:i/>
        </w:rPr>
      </w:pPr>
      <w:r w:rsidRPr="00856FAA">
        <w:rPr>
          <w:i/>
        </w:rPr>
        <w:t>Chunshan (CATT) provides r03 and clarification.</w:t>
      </w:r>
    </w:p>
    <w:p w14:paraId="2484B5CB" w14:textId="77777777" w:rsidR="00856FAA" w:rsidRPr="00C364D7" w:rsidRDefault="00856FAA" w:rsidP="00856FAA">
      <w:pPr>
        <w:pStyle w:val="FP"/>
        <w:keepNext/>
        <w:rPr>
          <w:i/>
          <w:lang w:val="fr-FR"/>
        </w:rPr>
      </w:pPr>
      <w:r w:rsidRPr="00C364D7">
        <w:rPr>
          <w:i/>
          <w:lang w:val="fr-FR"/>
        </w:rPr>
        <w:t xml:space="preserve">Dario (Qualcomm) </w:t>
      </w:r>
      <w:proofErr w:type="spellStart"/>
      <w:r w:rsidRPr="00C364D7">
        <w:rPr>
          <w:i/>
          <w:lang w:val="fr-FR"/>
        </w:rPr>
        <w:t>provides</w:t>
      </w:r>
      <w:proofErr w:type="spellEnd"/>
      <w:r w:rsidRPr="00C364D7">
        <w:rPr>
          <w:i/>
          <w:lang w:val="fr-FR"/>
        </w:rPr>
        <w:t xml:space="preserve"> r04</w:t>
      </w:r>
    </w:p>
    <w:p w14:paraId="123F0397" w14:textId="77777777" w:rsidR="00856FAA" w:rsidRPr="00C364D7" w:rsidRDefault="00856FAA" w:rsidP="00856FAA">
      <w:pPr>
        <w:pStyle w:val="FP"/>
        <w:keepNext/>
        <w:rPr>
          <w:i/>
          <w:lang w:val="fr-FR"/>
        </w:rPr>
      </w:pPr>
      <w:r w:rsidRPr="00C364D7">
        <w:rPr>
          <w:i/>
          <w:lang w:val="fr-FR"/>
        </w:rPr>
        <w:t>Devaki (Nokia) comments.</w:t>
      </w:r>
    </w:p>
    <w:p w14:paraId="16797F57"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comments</w:t>
      </w:r>
    </w:p>
    <w:p w14:paraId="4E16EB05" w14:textId="77777777" w:rsidR="00856FAA" w:rsidRPr="00856FAA" w:rsidRDefault="00856FAA" w:rsidP="00856FAA">
      <w:pPr>
        <w:pStyle w:val="FP"/>
        <w:keepNext/>
        <w:rPr>
          <w:i/>
        </w:rPr>
      </w:pPr>
      <w:r w:rsidRPr="00856FAA">
        <w:rPr>
          <w:i/>
        </w:rPr>
        <w:t>Hui (Huawei) provides r05.</w:t>
      </w:r>
    </w:p>
    <w:p w14:paraId="6043046B" w14:textId="77777777" w:rsidR="00856FAA" w:rsidRPr="00856FAA" w:rsidRDefault="00856FAA" w:rsidP="00856FAA">
      <w:pPr>
        <w:pStyle w:val="FP"/>
        <w:keepNext/>
        <w:rPr>
          <w:i/>
        </w:rPr>
      </w:pPr>
      <w:r w:rsidRPr="00856FAA">
        <w:rPr>
          <w:i/>
        </w:rPr>
        <w:t>Boren (OPPO) provides r06.</w:t>
      </w:r>
    </w:p>
    <w:p w14:paraId="060D6267" w14:textId="77777777" w:rsidR="00856FAA" w:rsidRPr="00856FAA" w:rsidRDefault="00856FAA" w:rsidP="00856FAA">
      <w:pPr>
        <w:pStyle w:val="FP"/>
        <w:keepNext/>
        <w:rPr>
          <w:i/>
        </w:rPr>
      </w:pPr>
      <w:r w:rsidRPr="00856FAA">
        <w:rPr>
          <w:i/>
        </w:rPr>
        <w:t>Saso (Intel) seeks clarification on r05 and r06.</w:t>
      </w:r>
    </w:p>
    <w:p w14:paraId="4A84C19D" w14:textId="77777777" w:rsidR="00856FAA" w:rsidRPr="00856FAA" w:rsidRDefault="00856FAA" w:rsidP="00856FAA">
      <w:pPr>
        <w:pStyle w:val="FP"/>
        <w:keepNext/>
        <w:rPr>
          <w:i/>
        </w:rPr>
      </w:pPr>
      <w:r w:rsidRPr="00856FAA">
        <w:rPr>
          <w:i/>
        </w:rPr>
        <w:t>Paul (Ericsson) provides comments and r07.</w:t>
      </w:r>
    </w:p>
    <w:p w14:paraId="620486B7" w14:textId="77777777" w:rsidR="00856FAA" w:rsidRPr="00856FAA" w:rsidRDefault="00856FAA" w:rsidP="00856FAA">
      <w:pPr>
        <w:pStyle w:val="FP"/>
        <w:keepNext/>
        <w:rPr>
          <w:i/>
        </w:rPr>
      </w:pPr>
      <w:r w:rsidRPr="00856FAA">
        <w:rPr>
          <w:i/>
        </w:rPr>
        <w:t>Devaki (Nokia) provides r08 with some refinements on top of r07.</w:t>
      </w:r>
    </w:p>
    <w:p w14:paraId="62B0FCC9" w14:textId="77777777" w:rsidR="00856FAA" w:rsidRPr="00856FAA" w:rsidRDefault="00856FAA" w:rsidP="00856FAA">
      <w:pPr>
        <w:pStyle w:val="FP"/>
        <w:keepNext/>
        <w:rPr>
          <w:i/>
        </w:rPr>
      </w:pPr>
      <w:r w:rsidRPr="00856FAA">
        <w:rPr>
          <w:i/>
        </w:rPr>
        <w:t>Sudeep (Apple) provides r10.</w:t>
      </w:r>
    </w:p>
    <w:p w14:paraId="3ADE90D9"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provides r09</w:t>
      </w:r>
    </w:p>
    <w:p w14:paraId="0767A8E8" w14:textId="77777777" w:rsidR="00856FAA" w:rsidRPr="00856FAA" w:rsidRDefault="00856FAA" w:rsidP="00856FAA">
      <w:pPr>
        <w:pStyle w:val="FP"/>
        <w:keepNext/>
        <w:rPr>
          <w:i/>
        </w:rPr>
      </w:pPr>
      <w:r w:rsidRPr="00856FAA">
        <w:rPr>
          <w:i/>
        </w:rPr>
        <w:t>Devaki (Nokia) prefers to use r09 as the basis for future revisions. R10 definition is not needed as this is status quo (with PER).</w:t>
      </w:r>
    </w:p>
    <w:p w14:paraId="2EC7781E" w14:textId="77777777" w:rsidR="00856FAA" w:rsidRPr="00856FAA" w:rsidRDefault="00856FAA" w:rsidP="00856FAA">
      <w:pPr>
        <w:pStyle w:val="FP"/>
        <w:keepNext/>
        <w:rPr>
          <w:i/>
        </w:rPr>
      </w:pPr>
      <w:r w:rsidRPr="00856FAA">
        <w:rPr>
          <w:i/>
        </w:rPr>
        <w:t>Dario (Qualcomm) provides r11.</w:t>
      </w:r>
    </w:p>
    <w:p w14:paraId="3557D457" w14:textId="77777777" w:rsidR="00856FAA" w:rsidRPr="00856FAA" w:rsidRDefault="00856FAA" w:rsidP="00856FAA">
      <w:pPr>
        <w:pStyle w:val="FP"/>
        <w:keepNext/>
        <w:rPr>
          <w:i/>
        </w:rPr>
      </w:pPr>
      <w:r w:rsidRPr="00856FAA">
        <w:rPr>
          <w:i/>
        </w:rPr>
        <w:t>Hui (Huawei) replies to Saso.</w:t>
      </w:r>
    </w:p>
    <w:p w14:paraId="0579E55A" w14:textId="77777777" w:rsidR="00856FAA" w:rsidRPr="00856FAA" w:rsidRDefault="00856FAA" w:rsidP="00856FAA">
      <w:pPr>
        <w:pStyle w:val="FP"/>
        <w:keepNext/>
        <w:rPr>
          <w:i/>
        </w:rPr>
      </w:pPr>
      <w:r w:rsidRPr="00856FAA">
        <w:rPr>
          <w:i/>
        </w:rPr>
        <w:t>Hui (Huawei) provides r12.</w:t>
      </w:r>
    </w:p>
    <w:p w14:paraId="306055B5" w14:textId="77777777" w:rsidR="00856FAA" w:rsidRPr="00856FAA" w:rsidRDefault="00856FAA" w:rsidP="00856FAA">
      <w:pPr>
        <w:pStyle w:val="FP"/>
        <w:keepNext/>
        <w:rPr>
          <w:i/>
        </w:rPr>
      </w:pPr>
      <w:r w:rsidRPr="00856FAA">
        <w:rPr>
          <w:i/>
        </w:rPr>
        <w:t>Boren (OPPO) relies to Saso (Intel) and provides comments on r12</w:t>
      </w:r>
    </w:p>
    <w:p w14:paraId="7AC4DA71" w14:textId="77777777" w:rsidR="00856FAA" w:rsidRPr="00856FAA" w:rsidRDefault="00856FAA" w:rsidP="00856FAA">
      <w:pPr>
        <w:pStyle w:val="FP"/>
        <w:keepNext/>
        <w:rPr>
          <w:i/>
        </w:rPr>
      </w:pPr>
      <w:r w:rsidRPr="00856FAA">
        <w:rPr>
          <w:i/>
        </w:rPr>
        <w:t>Saso (Intel) comments on r12</w:t>
      </w:r>
    </w:p>
    <w:p w14:paraId="6CFD0B26" w14:textId="77777777" w:rsidR="00856FAA" w:rsidRPr="00856FAA" w:rsidRDefault="00856FAA" w:rsidP="00856FAA">
      <w:pPr>
        <w:pStyle w:val="FP"/>
        <w:keepNext/>
        <w:rPr>
          <w:i/>
        </w:rPr>
      </w:pPr>
      <w:r w:rsidRPr="00856FAA">
        <w:rPr>
          <w:i/>
        </w:rPr>
        <w:t>Saso (Intel) replies to Hui (Huawei).</w:t>
      </w:r>
    </w:p>
    <w:p w14:paraId="42A19270" w14:textId="77777777" w:rsidR="00856FAA" w:rsidRPr="00856FAA" w:rsidRDefault="00856FAA" w:rsidP="00856FAA">
      <w:pPr>
        <w:pStyle w:val="FP"/>
        <w:keepNext/>
        <w:rPr>
          <w:i/>
        </w:rPr>
      </w:pPr>
      <w:r w:rsidRPr="00856FAA">
        <w:rPr>
          <w:i/>
        </w:rPr>
        <w:t>Sudeep (Apple) responds to Devaki (Nokia) and Dario (Qualcomm). Provides r13.</w:t>
      </w:r>
    </w:p>
    <w:p w14:paraId="4B7BA03D" w14:textId="77777777" w:rsidR="00856FAA" w:rsidRPr="00856FAA" w:rsidRDefault="00856FAA" w:rsidP="00856FAA">
      <w:pPr>
        <w:pStyle w:val="FP"/>
        <w:keepNext/>
        <w:rPr>
          <w:i/>
        </w:rPr>
      </w:pPr>
      <w:r w:rsidRPr="00856FAA">
        <w:rPr>
          <w:i/>
        </w:rPr>
        <w:t>Guillaume (MediaTek Inc.) comments.</w:t>
      </w:r>
    </w:p>
    <w:p w14:paraId="60BF1DEC" w14:textId="77777777" w:rsidR="00856FAA" w:rsidRPr="00856FAA" w:rsidRDefault="00856FAA" w:rsidP="00856FAA">
      <w:pPr>
        <w:pStyle w:val="FP"/>
        <w:keepNext/>
        <w:rPr>
          <w:i/>
        </w:rPr>
      </w:pPr>
      <w:r w:rsidRPr="00856FAA">
        <w:rPr>
          <w:i/>
        </w:rPr>
        <w:t>Guillaume (MediaTek Inc.) provides r15</w:t>
      </w:r>
    </w:p>
    <w:p w14:paraId="1EEBD7CE" w14:textId="77777777" w:rsidR="00856FAA" w:rsidRPr="00856FAA" w:rsidRDefault="00856FAA" w:rsidP="00856FAA">
      <w:pPr>
        <w:pStyle w:val="FP"/>
        <w:keepNext/>
        <w:rPr>
          <w:i/>
        </w:rPr>
      </w:pPr>
      <w:r w:rsidRPr="00856FAA">
        <w:rPr>
          <w:i/>
        </w:rPr>
        <w:t>Guillaume (MediaTek) objects to r14</w:t>
      </w:r>
    </w:p>
    <w:p w14:paraId="58C2B0FB" w14:textId="77777777" w:rsidR="00856FAA" w:rsidRPr="00856FAA" w:rsidRDefault="00856FAA" w:rsidP="00856FAA">
      <w:pPr>
        <w:pStyle w:val="FP"/>
        <w:keepNext/>
        <w:rPr>
          <w:i/>
        </w:rPr>
      </w:pPr>
      <w:r w:rsidRPr="00856FAA">
        <w:rPr>
          <w:i/>
        </w:rPr>
        <w:t>Devaki (Nokia) supports r14.</w:t>
      </w:r>
    </w:p>
    <w:p w14:paraId="400C8166" w14:textId="77777777" w:rsidR="00856FAA" w:rsidRPr="00856FAA" w:rsidRDefault="00856FAA" w:rsidP="00856FAA">
      <w:pPr>
        <w:pStyle w:val="FP"/>
        <w:keepNext/>
        <w:rPr>
          <w:i/>
        </w:rPr>
      </w:pPr>
      <w:r w:rsidRPr="00856FAA">
        <w:rPr>
          <w:i/>
        </w:rPr>
        <w:t>Yali(OPPO) comments on r15 and provides r16.</w:t>
      </w:r>
    </w:p>
    <w:p w14:paraId="3ACCF554" w14:textId="77777777" w:rsidR="00856FAA" w:rsidRPr="00856FAA" w:rsidRDefault="00856FAA" w:rsidP="00856FAA">
      <w:pPr>
        <w:pStyle w:val="FP"/>
        <w:keepNext/>
        <w:rPr>
          <w:i/>
        </w:rPr>
      </w:pPr>
      <w:r w:rsidRPr="00856FAA">
        <w:rPr>
          <w:i/>
        </w:rPr>
        <w:t>Guillaume (MediaTek Inc.) replies to Yali (OPPO) and provides r17</w:t>
      </w:r>
    </w:p>
    <w:p w14:paraId="63EC7819" w14:textId="77777777" w:rsidR="00856FAA" w:rsidRPr="00856FAA" w:rsidRDefault="00856FAA" w:rsidP="00856FAA">
      <w:pPr>
        <w:pStyle w:val="FP"/>
        <w:keepNext/>
        <w:rPr>
          <w:i/>
        </w:rPr>
      </w:pPr>
      <w:r w:rsidRPr="00856FAA">
        <w:rPr>
          <w:i/>
        </w:rPr>
        <w:t>Yali(OPPO) replies to Guillaume (MediaTek Inc.) .</w:t>
      </w:r>
    </w:p>
    <w:p w14:paraId="01C83618" w14:textId="77777777" w:rsidR="00856FAA" w:rsidRPr="00856FAA" w:rsidRDefault="00856FAA" w:rsidP="00856FAA">
      <w:pPr>
        <w:pStyle w:val="FP"/>
        <w:keepNext/>
        <w:rPr>
          <w:i/>
        </w:rPr>
      </w:pPr>
      <w:r w:rsidRPr="00856FAA">
        <w:rPr>
          <w:i/>
        </w:rPr>
        <w:t>Paul (Ericsson) objects to r17 and provides r18, comments and a question for clarification.</w:t>
      </w:r>
    </w:p>
    <w:p w14:paraId="78CFF67B" w14:textId="77777777" w:rsidR="00856FAA" w:rsidRPr="00856FAA" w:rsidRDefault="00856FAA" w:rsidP="00856FAA">
      <w:pPr>
        <w:pStyle w:val="FP"/>
        <w:keepNext/>
        <w:rPr>
          <w:i/>
        </w:rPr>
      </w:pPr>
      <w:r w:rsidRPr="00856FAA">
        <w:rPr>
          <w:i/>
        </w:rPr>
        <w:t>Xiaowan (vivo) provides comments on rel18, and provides r19</w:t>
      </w:r>
    </w:p>
    <w:p w14:paraId="5D2FBCA1" w14:textId="77777777" w:rsidR="00856FAA" w:rsidRPr="00856FAA" w:rsidRDefault="00856FAA" w:rsidP="00856FAA">
      <w:pPr>
        <w:pStyle w:val="FP"/>
        <w:keepNext/>
        <w:rPr>
          <w:i/>
        </w:rPr>
      </w:pPr>
      <w:r w:rsidRPr="00856FAA">
        <w:rPr>
          <w:i/>
        </w:rPr>
        <w:t>Saso (Intel) provides r20</w:t>
      </w:r>
    </w:p>
    <w:p w14:paraId="0B644548" w14:textId="77777777" w:rsidR="00856FAA" w:rsidRPr="00856FAA" w:rsidRDefault="00856FAA" w:rsidP="00856FAA">
      <w:pPr>
        <w:pStyle w:val="FP"/>
        <w:keepNext/>
        <w:rPr>
          <w:i/>
        </w:rPr>
      </w:pPr>
      <w:r w:rsidRPr="00856FAA">
        <w:rPr>
          <w:i/>
        </w:rPr>
        <w:t>Dario (Qualcomm) comments and provide r21</w:t>
      </w:r>
    </w:p>
    <w:p w14:paraId="20C29800" w14:textId="77777777" w:rsidR="00856FAA" w:rsidRPr="00856FAA" w:rsidRDefault="00856FAA" w:rsidP="00856FAA">
      <w:pPr>
        <w:pStyle w:val="FP"/>
        <w:keepNext/>
        <w:rPr>
          <w:i/>
        </w:rPr>
      </w:pPr>
      <w:proofErr w:type="spellStart"/>
      <w:r w:rsidRPr="00856FAA">
        <w:rPr>
          <w:i/>
        </w:rPr>
        <w:t>Jinguo</w:t>
      </w:r>
      <w:proofErr w:type="spellEnd"/>
      <w:r w:rsidRPr="00856FAA">
        <w:rPr>
          <w:i/>
        </w:rPr>
        <w:t>(ZTE) provides r21</w:t>
      </w:r>
    </w:p>
    <w:p w14:paraId="644DFE5B" w14:textId="77777777" w:rsidR="00856FAA" w:rsidRPr="00856FAA" w:rsidRDefault="00856FAA" w:rsidP="00856FAA">
      <w:pPr>
        <w:pStyle w:val="FP"/>
        <w:keepNext/>
        <w:rPr>
          <w:i/>
        </w:rPr>
      </w:pPr>
      <w:r w:rsidRPr="00856FAA">
        <w:rPr>
          <w:i/>
        </w:rPr>
        <w:t>Hui(Huawei) comments and provide r23.</w:t>
      </w:r>
    </w:p>
    <w:p w14:paraId="1F23D868" w14:textId="77777777" w:rsidR="00856FAA" w:rsidRPr="00856FAA" w:rsidRDefault="00856FAA" w:rsidP="00856FAA">
      <w:pPr>
        <w:pStyle w:val="FP"/>
        <w:keepNext/>
        <w:rPr>
          <w:i/>
        </w:rPr>
      </w:pPr>
      <w:r w:rsidRPr="00856FAA">
        <w:rPr>
          <w:i/>
        </w:rPr>
        <w:t>Saso (Intel) replies to Devaki.</w:t>
      </w:r>
    </w:p>
    <w:p w14:paraId="3D31BE1C" w14:textId="77777777" w:rsidR="00856FAA" w:rsidRPr="00856FAA" w:rsidRDefault="00856FAA" w:rsidP="00856FAA">
      <w:pPr>
        <w:pStyle w:val="FP"/>
        <w:keepNext/>
        <w:rPr>
          <w:i/>
        </w:rPr>
      </w:pPr>
      <w:r w:rsidRPr="00856FAA">
        <w:rPr>
          <w:i/>
        </w:rPr>
        <w:t>Paul (Ericsson) provides comments.</w:t>
      </w:r>
    </w:p>
    <w:p w14:paraId="38571815" w14:textId="77777777" w:rsidR="00856FAA" w:rsidRPr="00856FAA" w:rsidRDefault="00856FAA" w:rsidP="00856FAA">
      <w:pPr>
        <w:pStyle w:val="FP"/>
        <w:keepNext/>
        <w:rPr>
          <w:i/>
        </w:rPr>
      </w:pPr>
      <w:r w:rsidRPr="00856FAA">
        <w:rPr>
          <w:i/>
        </w:rPr>
        <w:t xml:space="preserve">Guillaume (MediaTek Inc.) agrees with Saso (Intel) </w:t>
      </w:r>
      <w:proofErr w:type="spellStart"/>
      <w:r w:rsidRPr="00856FAA">
        <w:rPr>
          <w:i/>
        </w:rPr>
        <w:t>wrt</w:t>
      </w:r>
      <w:proofErr w:type="spellEnd"/>
      <w:r w:rsidRPr="00856FAA">
        <w:rPr>
          <w:i/>
        </w:rPr>
        <w:t xml:space="preserve"> importance information.</w:t>
      </w:r>
    </w:p>
    <w:p w14:paraId="0043A44A" w14:textId="77777777" w:rsidR="00856FAA" w:rsidRPr="00856FAA" w:rsidRDefault="00856FAA" w:rsidP="00856FAA">
      <w:pPr>
        <w:pStyle w:val="FP"/>
        <w:keepNext/>
        <w:rPr>
          <w:i/>
        </w:rPr>
      </w:pPr>
      <w:r w:rsidRPr="00856FAA">
        <w:rPr>
          <w:i/>
        </w:rPr>
        <w:t>Hui (Huawei) replies.</w:t>
      </w:r>
    </w:p>
    <w:p w14:paraId="3E026960" w14:textId="77777777" w:rsidR="00856FAA" w:rsidRPr="00856FAA" w:rsidRDefault="00856FAA" w:rsidP="00856FAA">
      <w:pPr>
        <w:pStyle w:val="FP"/>
        <w:keepNext/>
        <w:rPr>
          <w:i/>
        </w:rPr>
      </w:pPr>
      <w:r w:rsidRPr="00856FAA">
        <w:rPr>
          <w:i/>
        </w:rPr>
        <w:t>Chris (Vodafone) comments on R23 and proposes a (hopefully) simple definition.</w:t>
      </w:r>
    </w:p>
    <w:p w14:paraId="7D914E15" w14:textId="77777777" w:rsidR="00856FAA" w:rsidRPr="00856FAA" w:rsidRDefault="00856FAA" w:rsidP="00856FAA">
      <w:pPr>
        <w:pStyle w:val="FP"/>
        <w:keepNext/>
        <w:rPr>
          <w:i/>
        </w:rPr>
      </w:pPr>
      <w:r w:rsidRPr="00856FAA">
        <w:rPr>
          <w:i/>
        </w:rPr>
        <w:t>Dario (Qualcomm) provides r24.</w:t>
      </w:r>
    </w:p>
    <w:p w14:paraId="4A6D6B6C" w14:textId="77777777" w:rsidR="00856FAA" w:rsidRPr="00856FAA" w:rsidRDefault="00856FAA" w:rsidP="00856FAA">
      <w:pPr>
        <w:pStyle w:val="FP"/>
        <w:keepNext/>
        <w:rPr>
          <w:i/>
        </w:rPr>
      </w:pPr>
      <w:r w:rsidRPr="00856FAA">
        <w:rPr>
          <w:i/>
        </w:rPr>
        <w:t>Hui (Huawei) provides r25.</w:t>
      </w:r>
    </w:p>
    <w:p w14:paraId="62BEE85F" w14:textId="77777777" w:rsidR="00856FAA" w:rsidRPr="00856FAA" w:rsidRDefault="00856FAA" w:rsidP="00856FAA">
      <w:pPr>
        <w:pStyle w:val="FP"/>
        <w:keepNext/>
        <w:rPr>
          <w:i/>
        </w:rPr>
      </w:pPr>
      <w:r w:rsidRPr="00856FAA">
        <w:rPr>
          <w:i/>
        </w:rPr>
        <w:t>Guillaume (MediaTek Inc.) provides r26.</w:t>
      </w:r>
    </w:p>
    <w:p w14:paraId="50E5720E" w14:textId="77777777" w:rsidR="00856FAA" w:rsidRPr="00856FAA" w:rsidRDefault="00856FAA" w:rsidP="00856FAA">
      <w:pPr>
        <w:pStyle w:val="FP"/>
        <w:keepNext/>
        <w:rPr>
          <w:i/>
        </w:rPr>
      </w:pPr>
      <w:r w:rsidRPr="00856FAA">
        <w:rPr>
          <w:i/>
        </w:rPr>
        <w:t>Guillaume (MediaTek Inc.) provides the link to r26</w:t>
      </w:r>
    </w:p>
    <w:p w14:paraId="0D55725C" w14:textId="77777777" w:rsidR="00856FAA" w:rsidRPr="00856FAA" w:rsidRDefault="00856FAA" w:rsidP="00856FAA">
      <w:pPr>
        <w:pStyle w:val="FP"/>
        <w:keepNext/>
        <w:rPr>
          <w:i/>
        </w:rPr>
      </w:pPr>
      <w:r w:rsidRPr="00856FAA">
        <w:rPr>
          <w:i/>
        </w:rPr>
        <w:t>Paul (Ericsson) provides comments and r27.</w:t>
      </w:r>
    </w:p>
    <w:p w14:paraId="2210DCC9" w14:textId="77777777" w:rsidR="00856FAA" w:rsidRPr="00856FAA" w:rsidRDefault="00856FAA" w:rsidP="00856FAA">
      <w:pPr>
        <w:pStyle w:val="FP"/>
        <w:keepNext/>
        <w:rPr>
          <w:i/>
        </w:rPr>
      </w:pPr>
      <w:r w:rsidRPr="00856FAA">
        <w:rPr>
          <w:i/>
        </w:rPr>
        <w:t>Hui (Huawei) asks for clarification on r26</w:t>
      </w:r>
    </w:p>
    <w:p w14:paraId="7BF2C8AF" w14:textId="77777777" w:rsidR="00856FAA" w:rsidRPr="00856FAA" w:rsidRDefault="00856FAA" w:rsidP="00856FAA">
      <w:pPr>
        <w:pStyle w:val="FP"/>
        <w:keepNext/>
        <w:rPr>
          <w:i/>
        </w:rPr>
      </w:pPr>
      <w:r w:rsidRPr="00856FAA">
        <w:rPr>
          <w:i/>
        </w:rPr>
        <w:t>Boren (OPPO) provides r28.</w:t>
      </w:r>
    </w:p>
    <w:p w14:paraId="2C09CE39" w14:textId="77777777" w:rsidR="00856FAA" w:rsidRPr="00856FAA" w:rsidRDefault="00856FAA" w:rsidP="00856FAA">
      <w:pPr>
        <w:pStyle w:val="FP"/>
        <w:keepNext/>
        <w:rPr>
          <w:i/>
        </w:rPr>
      </w:pPr>
      <w:r w:rsidRPr="00856FAA">
        <w:rPr>
          <w:i/>
        </w:rPr>
        <w:t>Saso (Intel) seeks clarification.</w:t>
      </w:r>
    </w:p>
    <w:p w14:paraId="0F3922DF" w14:textId="77777777" w:rsidR="00856FAA" w:rsidRPr="00856FAA" w:rsidRDefault="00856FAA" w:rsidP="00856FAA">
      <w:pPr>
        <w:pStyle w:val="FP"/>
        <w:keepNext/>
        <w:rPr>
          <w:i/>
        </w:rPr>
      </w:pPr>
      <w:r w:rsidRPr="00856FAA">
        <w:rPr>
          <w:i/>
        </w:rPr>
        <w:t>Guillaume (MediaTek Inc.) provides r29</w:t>
      </w:r>
    </w:p>
    <w:p w14:paraId="1DFB8767" w14:textId="77777777" w:rsidR="00856FAA" w:rsidRPr="00856FAA" w:rsidRDefault="00856FAA" w:rsidP="00856FAA">
      <w:pPr>
        <w:pStyle w:val="FP"/>
        <w:keepNext/>
        <w:rPr>
          <w:i/>
        </w:rPr>
      </w:pPr>
      <w:r w:rsidRPr="00856FAA">
        <w:rPr>
          <w:i/>
        </w:rPr>
        <w:t>Dario (Qualcomm) provides r30</w:t>
      </w:r>
    </w:p>
    <w:p w14:paraId="55862B58" w14:textId="77777777" w:rsidR="00856FAA" w:rsidRPr="00856FAA" w:rsidRDefault="00856FAA" w:rsidP="00856FAA">
      <w:pPr>
        <w:pStyle w:val="FP"/>
        <w:keepNext/>
        <w:rPr>
          <w:i/>
        </w:rPr>
      </w:pPr>
      <w:r w:rsidRPr="00856FAA">
        <w:rPr>
          <w:i/>
        </w:rPr>
        <w:t>Hui (Huawei) prefers to r29</w:t>
      </w:r>
    </w:p>
    <w:p w14:paraId="1739C043" w14:textId="77777777" w:rsidR="00856FAA" w:rsidRPr="00856FAA" w:rsidRDefault="00856FAA" w:rsidP="00856FAA">
      <w:pPr>
        <w:pStyle w:val="FP"/>
        <w:keepNext/>
        <w:rPr>
          <w:i/>
        </w:rPr>
      </w:pPr>
      <w:r w:rsidRPr="00856FAA">
        <w:rPr>
          <w:i/>
        </w:rPr>
        <w:t>==== 8.X, 9.X, 10.X Revisions Deadline ====</w:t>
      </w:r>
    </w:p>
    <w:p w14:paraId="1D919665" w14:textId="77777777" w:rsidR="00856FAA" w:rsidRPr="00856FAA" w:rsidRDefault="00856FAA" w:rsidP="00856FAA">
      <w:pPr>
        <w:pStyle w:val="FP"/>
        <w:keepNext/>
        <w:rPr>
          <w:i/>
        </w:rPr>
      </w:pPr>
      <w:r w:rsidRPr="00856FAA">
        <w:rPr>
          <w:i/>
        </w:rPr>
        <w:t>Dario (Qualcomm) is not OK with r25-r29; proposes to go with r30.</w:t>
      </w:r>
    </w:p>
    <w:p w14:paraId="7543622D" w14:textId="77777777" w:rsidR="00856FAA" w:rsidRPr="00856FAA" w:rsidRDefault="00856FAA" w:rsidP="00856FAA">
      <w:pPr>
        <w:pStyle w:val="FP"/>
        <w:keepNext/>
        <w:rPr>
          <w:i/>
        </w:rPr>
      </w:pPr>
      <w:r w:rsidRPr="00856FAA">
        <w:rPr>
          <w:i/>
        </w:rPr>
        <w:t>Hui(Huawei) provides comments.</w:t>
      </w:r>
    </w:p>
    <w:p w14:paraId="351A4F1C" w14:textId="77777777" w:rsidR="00856FAA" w:rsidRPr="00856FAA" w:rsidRDefault="00856FAA" w:rsidP="00856FAA">
      <w:pPr>
        <w:pStyle w:val="FP"/>
        <w:keepNext/>
        <w:rPr>
          <w:i/>
        </w:rPr>
      </w:pPr>
      <w:r w:rsidRPr="00856FAA">
        <w:rPr>
          <w:i/>
        </w:rPr>
        <w:t>Guillaume (MediaTek Inc.) supports r29 only.</w:t>
      </w:r>
    </w:p>
    <w:p w14:paraId="4D59BB44" w14:textId="77777777" w:rsidR="00856FAA" w:rsidRPr="00856FAA" w:rsidRDefault="00856FAA" w:rsidP="00856FAA">
      <w:pPr>
        <w:pStyle w:val="FP"/>
        <w:keepNext/>
        <w:rPr>
          <w:i/>
        </w:rPr>
      </w:pPr>
      <w:r w:rsidRPr="00856FAA">
        <w:rPr>
          <w:i/>
        </w:rPr>
        <w:t>Devaki (Nokia) prefers to go with r29.</w:t>
      </w:r>
    </w:p>
    <w:p w14:paraId="0671EE3B" w14:textId="77777777" w:rsidR="00856FAA" w:rsidRPr="00856FAA" w:rsidRDefault="00856FAA" w:rsidP="00856FAA">
      <w:pPr>
        <w:pStyle w:val="FP"/>
        <w:keepNext/>
        <w:rPr>
          <w:i/>
        </w:rPr>
      </w:pPr>
      <w:r w:rsidRPr="00856FAA">
        <w:rPr>
          <w:i/>
        </w:rPr>
        <w:t>Saso (Intel) proposes to go with r29 with addition of an EN providing a pointer to the Wikipedia reference; provides r31 in the DRAFTS folder.</w:t>
      </w:r>
    </w:p>
    <w:p w14:paraId="5BCD0EB2" w14:textId="77777777" w:rsidR="00856FAA" w:rsidRPr="00856FAA" w:rsidRDefault="00856FAA" w:rsidP="00856FAA">
      <w:pPr>
        <w:pStyle w:val="FP"/>
        <w:keepNext/>
        <w:rPr>
          <w:i/>
        </w:rPr>
      </w:pPr>
      <w:r w:rsidRPr="00856FAA">
        <w:rPr>
          <w:i/>
        </w:rPr>
        <w:t>Paul (Ericsson) provides comments and proposal.</w:t>
      </w:r>
    </w:p>
    <w:p w14:paraId="64B9A485" w14:textId="77777777" w:rsidR="00856FAA" w:rsidRPr="00856FAA" w:rsidRDefault="00856FAA" w:rsidP="00856FAA">
      <w:pPr>
        <w:pStyle w:val="FP"/>
        <w:keepNext/>
        <w:rPr>
          <w:i/>
        </w:rPr>
      </w:pPr>
      <w:r w:rsidRPr="00856FAA">
        <w:rPr>
          <w:i/>
        </w:rPr>
        <w:lastRenderedPageBreak/>
        <w:t>Hui (Huawei) provides proposal.</w:t>
      </w:r>
    </w:p>
    <w:p w14:paraId="40E964B3" w14:textId="77777777" w:rsidR="00856FAA" w:rsidRPr="00856FAA" w:rsidRDefault="00856FAA" w:rsidP="00856FAA">
      <w:pPr>
        <w:pStyle w:val="FP"/>
        <w:keepNext/>
        <w:rPr>
          <w:i/>
        </w:rPr>
      </w:pPr>
      <w:r w:rsidRPr="00856FAA">
        <w:rPr>
          <w:i/>
        </w:rPr>
        <w:t>Saso (Intel) provides r33 in DRAFTS</w:t>
      </w:r>
    </w:p>
    <w:p w14:paraId="54C8ED76" w14:textId="77777777" w:rsidR="00856FAA" w:rsidRPr="00856FAA" w:rsidRDefault="00856FAA" w:rsidP="00856FAA">
      <w:pPr>
        <w:pStyle w:val="FP"/>
        <w:keepNext/>
        <w:rPr>
          <w:i/>
        </w:rPr>
      </w:pPr>
      <w:r w:rsidRPr="00856FAA">
        <w:rPr>
          <w:i/>
        </w:rPr>
        <w:t>Dario (Qualcomm) is not OK w/ r31-33 and provides r34 in DRAFTS.</w:t>
      </w:r>
    </w:p>
    <w:p w14:paraId="3B4A97D1" w14:textId="77777777" w:rsidR="00856FAA" w:rsidRPr="00856FAA" w:rsidRDefault="00856FAA" w:rsidP="00856FAA">
      <w:pPr>
        <w:pStyle w:val="FP"/>
        <w:keepNext/>
        <w:rPr>
          <w:i/>
        </w:rPr>
      </w:pPr>
      <w:proofErr w:type="spellStart"/>
      <w:r w:rsidRPr="00856FAA">
        <w:rPr>
          <w:i/>
        </w:rPr>
        <w:t>Jinguo</w:t>
      </w:r>
      <w:proofErr w:type="spellEnd"/>
      <w:r w:rsidRPr="00856FAA">
        <w:rPr>
          <w:i/>
        </w:rPr>
        <w:t>(ZTE) is fine with r33</w:t>
      </w:r>
    </w:p>
    <w:p w14:paraId="37AEFF7F" w14:textId="77777777" w:rsidR="00856FAA" w:rsidRPr="00856FAA" w:rsidRDefault="00856FAA" w:rsidP="00856FAA">
      <w:pPr>
        <w:pStyle w:val="FP"/>
        <w:keepNext/>
        <w:rPr>
          <w:i/>
        </w:rPr>
      </w:pPr>
      <w:r w:rsidRPr="00856FAA">
        <w:rPr>
          <w:i/>
        </w:rPr>
        <w:t>Dario (Qualcomm), for clarity: objects to r31-33, r25-29; Proposes to go with r34 or r30</w:t>
      </w:r>
    </w:p>
    <w:p w14:paraId="4F8C8B6B" w14:textId="77777777" w:rsidR="00856FAA" w:rsidRPr="00856FAA" w:rsidRDefault="00856FAA" w:rsidP="00856FAA">
      <w:pPr>
        <w:pStyle w:val="FP"/>
        <w:keepNext/>
        <w:rPr>
          <w:i/>
        </w:rPr>
      </w:pPr>
      <w:r w:rsidRPr="00856FAA">
        <w:rPr>
          <w:i/>
        </w:rPr>
        <w:t>Guillaume (MediaTek Inc.) is not ok with r34</w:t>
      </w:r>
    </w:p>
    <w:p w14:paraId="5DCD715E" w14:textId="77777777" w:rsidR="00856FAA" w:rsidRPr="00856FAA" w:rsidRDefault="00856FAA" w:rsidP="00856FAA">
      <w:pPr>
        <w:pStyle w:val="FP"/>
        <w:keepNext/>
        <w:rPr>
          <w:i/>
        </w:rPr>
      </w:pPr>
      <w:r w:rsidRPr="00856FAA">
        <w:rPr>
          <w:i/>
        </w:rPr>
        <w:t>==== 8.X, 9.X, 10.X Final Deadline ====</w:t>
      </w:r>
    </w:p>
    <w:p w14:paraId="2D8319C3" w14:textId="77777777" w:rsidR="00856FAA" w:rsidRPr="00856FAA" w:rsidRDefault="00856FAA" w:rsidP="00856FAA">
      <w:pPr>
        <w:pStyle w:val="FP"/>
        <w:keepNext/>
        <w:rPr>
          <w:i/>
        </w:rPr>
      </w:pPr>
      <w:proofErr w:type="spellStart"/>
      <w:r w:rsidRPr="00856FAA">
        <w:rPr>
          <w:i/>
        </w:rPr>
        <w:t>Jinguo</w:t>
      </w:r>
      <w:proofErr w:type="spellEnd"/>
      <w:r w:rsidRPr="00856FAA">
        <w:rPr>
          <w:i/>
        </w:rPr>
        <w:t>(ZTE) asks to discuss at CC#4</w:t>
      </w:r>
    </w:p>
    <w:p w14:paraId="46785FF1" w14:textId="77777777" w:rsidR="00FD331C" w:rsidRPr="00856FAA" w:rsidRDefault="00FD331C" w:rsidP="00FD331C">
      <w:pPr>
        <w:pStyle w:val="FP"/>
        <w:keepNext/>
        <w:rPr>
          <w:i/>
        </w:rPr>
      </w:pPr>
    </w:p>
    <w:p w14:paraId="13057632" w14:textId="77777777" w:rsidR="00FD331C" w:rsidRPr="00011C4F" w:rsidRDefault="00FD331C" w:rsidP="00FD331C">
      <w:pPr>
        <w:keepNext/>
        <w:rPr>
          <w:b/>
          <w:bCs/>
        </w:rPr>
      </w:pPr>
      <w:r w:rsidRPr="00011C4F">
        <w:rPr>
          <w:b/>
          <w:bCs/>
        </w:rPr>
        <w:t>Discussion and conclusion:</w:t>
      </w:r>
    </w:p>
    <w:p w14:paraId="61D5CE88" w14:textId="3EFA17C4" w:rsidR="00856FAA" w:rsidRDefault="00C364D7" w:rsidP="00856FAA">
      <w:r>
        <w:t>r29 with changes was agreed</w:t>
      </w:r>
      <w:r w:rsidR="00EC62AD">
        <w:t xml:space="preserve"> and Qualcomm asked to be added to the Source companies</w:t>
      </w:r>
      <w:r>
        <w:t xml:space="preserve">. This was revised in </w:t>
      </w:r>
      <w:r w:rsidRPr="00C364D7">
        <w:rPr>
          <w:color w:val="0000FF"/>
        </w:rPr>
        <w:t>S2-2201851</w:t>
      </w:r>
      <w:r>
        <w:t xml:space="preserve">, which was </w:t>
      </w:r>
      <w:r w:rsidRPr="00C3284B">
        <w:rPr>
          <w:color w:val="FF0000"/>
          <w:lang w:eastAsia="en-US"/>
        </w:rPr>
        <w:t>approved</w:t>
      </w:r>
      <w:r>
        <w:t xml:space="preserve">. </w:t>
      </w:r>
      <w:r w:rsidRPr="00EC62AD">
        <w:rPr>
          <w:b/>
          <w:bCs/>
        </w:rPr>
        <w:t xml:space="preserve">Intel reported that </w:t>
      </w:r>
      <w:r w:rsidR="00EC62AD" w:rsidRPr="00EC62AD">
        <w:rPr>
          <w:b/>
          <w:bCs/>
        </w:rPr>
        <w:t xml:space="preserve">the LS in </w:t>
      </w:r>
      <w:r w:rsidRPr="00EC62AD">
        <w:rPr>
          <w:b/>
          <w:bCs/>
          <w:color w:val="0000FF"/>
        </w:rPr>
        <w:t>S2-2101</w:t>
      </w:r>
      <w:r w:rsidR="00EC62AD" w:rsidRPr="00EC62AD">
        <w:rPr>
          <w:b/>
          <w:bCs/>
          <w:color w:val="0000FF"/>
        </w:rPr>
        <w:t>803</w:t>
      </w:r>
      <w:r w:rsidRPr="00EC62AD">
        <w:rPr>
          <w:b/>
          <w:bCs/>
        </w:rPr>
        <w:t xml:space="preserve"> will need updating with this.</w:t>
      </w:r>
    </w:p>
    <w:p w14:paraId="3C02B210" w14:textId="77777777" w:rsidR="00C364D7" w:rsidRPr="00C364D7" w:rsidRDefault="00C364D7" w:rsidP="00856FAA"/>
    <w:p w14:paraId="5623D641" w14:textId="77777777" w:rsidR="00856FAA" w:rsidRDefault="00856FAA" w:rsidP="00856FAA">
      <w:pPr>
        <w:keepNext/>
        <w:pBdr>
          <w:top w:val="single" w:sz="4" w:space="1" w:color="auto"/>
        </w:pBdr>
      </w:pPr>
      <w:r>
        <w:rPr>
          <w:color w:val="0000FF"/>
        </w:rPr>
        <w:t>TD S2</w:t>
      </w:r>
      <w:r>
        <w:rPr>
          <w:color w:val="0000FF"/>
        </w:rPr>
        <w:noBreakHyphen/>
        <w:t>2200496</w:t>
      </w:r>
      <w:r>
        <w:t xml:space="preserve"> (P-CR) Key Issue on 5GS information exposure for application codec/rate adaptation . (Source: Ericsson)</w:t>
      </w:r>
    </w:p>
    <w:p w14:paraId="37DF548E" w14:textId="77777777" w:rsidR="00856FAA" w:rsidRPr="00011C4F" w:rsidRDefault="00856FAA" w:rsidP="00856FAA">
      <w:pPr>
        <w:pStyle w:val="FP"/>
        <w:keepNext/>
        <w:rPr>
          <w:b/>
          <w:i/>
        </w:rPr>
      </w:pPr>
      <w:r w:rsidRPr="00011C4F">
        <w:rPr>
          <w:b/>
          <w:i/>
        </w:rPr>
        <w:t>e-mail comments:</w:t>
      </w:r>
    </w:p>
    <w:p w14:paraId="0DBB965E" w14:textId="77777777" w:rsidR="00856FAA" w:rsidRPr="00856FAA" w:rsidRDefault="00856FAA" w:rsidP="00856FAA">
      <w:pPr>
        <w:pStyle w:val="FP"/>
        <w:keepNext/>
        <w:rPr>
          <w:i/>
        </w:rPr>
      </w:pPr>
      <w:r w:rsidRPr="00856FAA">
        <w:rPr>
          <w:i/>
        </w:rPr>
        <w:t>Dan (China Mobile) propose to use this paper as baseline for WT#2.2</w:t>
      </w:r>
    </w:p>
    <w:p w14:paraId="70845243"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provides r01</w:t>
      </w:r>
    </w:p>
    <w:p w14:paraId="1F54C46F"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r02.</w:t>
      </w:r>
    </w:p>
    <w:p w14:paraId="1200A5FA" w14:textId="77777777" w:rsidR="00856FAA" w:rsidRPr="00856FAA" w:rsidRDefault="00856FAA" w:rsidP="00856FAA">
      <w:pPr>
        <w:pStyle w:val="FP"/>
        <w:keepNext/>
        <w:rPr>
          <w:i/>
        </w:rPr>
      </w:pPr>
      <w:r w:rsidRPr="00856FAA">
        <w:rPr>
          <w:i/>
        </w:rPr>
        <w:t>Paul (Ericsson) replies to Lei (Tencent) and asks questions to Chunshan (CATT).</w:t>
      </w:r>
    </w:p>
    <w:p w14:paraId="3DEC1E85" w14:textId="77777777" w:rsidR="00856FAA" w:rsidRPr="00856FAA" w:rsidRDefault="00856FAA" w:rsidP="00856FAA">
      <w:pPr>
        <w:pStyle w:val="FP"/>
        <w:keepNext/>
        <w:rPr>
          <w:i/>
        </w:rPr>
      </w:pPr>
      <w:r w:rsidRPr="00856FAA">
        <w:rPr>
          <w:i/>
        </w:rPr>
        <w:t>Xiaowan(vivo) comments and provide r06</w:t>
      </w:r>
    </w:p>
    <w:p w14:paraId="265B9EB9" w14:textId="77777777" w:rsidR="00856FAA" w:rsidRPr="00856FAA" w:rsidRDefault="00856FAA" w:rsidP="00856FAA">
      <w:pPr>
        <w:pStyle w:val="FP"/>
        <w:keepNext/>
        <w:rPr>
          <w:i/>
        </w:rPr>
      </w:pPr>
      <w:r w:rsidRPr="00856FAA">
        <w:rPr>
          <w:i/>
        </w:rPr>
        <w:t>Xiaowan(vivo) share the view with Lei (Tencent) and provide r05</w:t>
      </w:r>
    </w:p>
    <w:p w14:paraId="23E4E0D9" w14:textId="77777777" w:rsidR="00856FAA" w:rsidRPr="00856FAA" w:rsidRDefault="00856FAA" w:rsidP="00856FAA">
      <w:pPr>
        <w:pStyle w:val="FP"/>
        <w:keepNext/>
        <w:rPr>
          <w:i/>
        </w:rPr>
      </w:pPr>
      <w:proofErr w:type="spellStart"/>
      <w:r w:rsidRPr="00856FAA">
        <w:rPr>
          <w:i/>
        </w:rPr>
        <w:t>Xinpeng</w:t>
      </w:r>
      <w:proofErr w:type="spellEnd"/>
      <w:r w:rsidRPr="00856FAA">
        <w:rPr>
          <w:i/>
        </w:rPr>
        <w:t>(Huawei) replies.</w:t>
      </w:r>
    </w:p>
    <w:p w14:paraId="1E929CCE"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r07.</w:t>
      </w:r>
    </w:p>
    <w:p w14:paraId="7996589C" w14:textId="77777777" w:rsidR="00856FAA" w:rsidRPr="00856FAA" w:rsidRDefault="00856FAA" w:rsidP="00856FAA">
      <w:pPr>
        <w:pStyle w:val="FP"/>
        <w:keepNext/>
        <w:rPr>
          <w:i/>
        </w:rPr>
      </w:pPr>
      <w:r w:rsidRPr="00856FAA">
        <w:rPr>
          <w:i/>
        </w:rPr>
        <w:t>Paul (Ericsson) provides r08 correcting the information direction flow, i.e. from 5GS to application aligned with the WT2.2 that this KI addresses, the description of the KI is abstracted from possible solutions &amp; repeat content removed.</w:t>
      </w:r>
    </w:p>
    <w:p w14:paraId="17D24758" w14:textId="77777777" w:rsidR="00856FAA" w:rsidRPr="00856FAA" w:rsidRDefault="00856FAA" w:rsidP="00856FAA">
      <w:pPr>
        <w:pStyle w:val="FP"/>
        <w:keepNext/>
        <w:rPr>
          <w:i/>
        </w:rPr>
      </w:pPr>
      <w:proofErr w:type="spellStart"/>
      <w:r w:rsidRPr="00856FAA">
        <w:rPr>
          <w:i/>
        </w:rPr>
        <w:t>Xinpeng</w:t>
      </w:r>
      <w:proofErr w:type="spellEnd"/>
      <w:r w:rsidRPr="00856FAA">
        <w:rPr>
          <w:i/>
        </w:rPr>
        <w:t>(Huawei) objects r08 and provides r09.</w:t>
      </w:r>
    </w:p>
    <w:p w14:paraId="7907B962" w14:textId="77777777" w:rsidR="00856FAA" w:rsidRPr="00856FAA" w:rsidRDefault="00856FAA" w:rsidP="00856FAA">
      <w:pPr>
        <w:pStyle w:val="FP"/>
        <w:keepNext/>
        <w:rPr>
          <w:i/>
        </w:rPr>
      </w:pPr>
      <w:r w:rsidRPr="00856FAA">
        <w:rPr>
          <w:i/>
        </w:rPr>
        <w:t>Saso (Intel) proposes to use r08 as a basis for further updates; objects to r09.</w:t>
      </w:r>
    </w:p>
    <w:p w14:paraId="385FCA35" w14:textId="77777777" w:rsidR="00856FAA" w:rsidRPr="00856FAA" w:rsidRDefault="00856FAA" w:rsidP="00856FAA">
      <w:pPr>
        <w:pStyle w:val="FP"/>
        <w:keepNext/>
        <w:rPr>
          <w:i/>
        </w:rPr>
      </w:pPr>
      <w:r w:rsidRPr="00856FAA">
        <w:rPr>
          <w:i/>
        </w:rPr>
        <w:t>Devaki (Nokia) provides r12.</w:t>
      </w:r>
    </w:p>
    <w:p w14:paraId="4DDD126B" w14:textId="77777777" w:rsidR="00856FAA" w:rsidRPr="00856FAA" w:rsidRDefault="00856FAA" w:rsidP="00856FAA">
      <w:pPr>
        <w:pStyle w:val="FP"/>
        <w:keepNext/>
        <w:rPr>
          <w:i/>
        </w:rPr>
      </w:pPr>
      <w:r w:rsidRPr="00856FAA">
        <w:rPr>
          <w:i/>
        </w:rPr>
        <w:t>Dario (Qualcomm) provides r11</w:t>
      </w:r>
    </w:p>
    <w:p w14:paraId="3518716E" w14:textId="77777777" w:rsidR="00856FAA" w:rsidRPr="00856FAA" w:rsidRDefault="00856FAA" w:rsidP="00856FAA">
      <w:pPr>
        <w:pStyle w:val="FP"/>
        <w:keepNext/>
        <w:rPr>
          <w:i/>
        </w:rPr>
      </w:pPr>
      <w:proofErr w:type="spellStart"/>
      <w:r w:rsidRPr="00856FAA">
        <w:rPr>
          <w:i/>
        </w:rPr>
        <w:t>Xinpeng</w:t>
      </w:r>
      <w:proofErr w:type="spellEnd"/>
      <w:r w:rsidRPr="00856FAA">
        <w:rPr>
          <w:i/>
        </w:rPr>
        <w:t>(Huawei) provides r13, and objects to r01, r03, r04, r11.</w:t>
      </w:r>
    </w:p>
    <w:p w14:paraId="05C46BA5" w14:textId="77777777" w:rsidR="00856FAA" w:rsidRPr="00856FAA" w:rsidRDefault="00856FAA" w:rsidP="00856FAA">
      <w:pPr>
        <w:pStyle w:val="FP"/>
        <w:keepNext/>
        <w:rPr>
          <w:i/>
        </w:rPr>
      </w:pPr>
      <w:r w:rsidRPr="00856FAA">
        <w:rPr>
          <w:i/>
        </w:rPr>
        <w:t>Paul (Ericsson) provides comments and r14 that is based on r13.</w:t>
      </w:r>
    </w:p>
    <w:p w14:paraId="5B6254E2" w14:textId="77777777" w:rsidR="00856FAA" w:rsidRPr="00856FAA" w:rsidRDefault="00856FAA" w:rsidP="00856FAA">
      <w:pPr>
        <w:pStyle w:val="FP"/>
        <w:keepNext/>
        <w:rPr>
          <w:i/>
        </w:rPr>
      </w:pPr>
      <w:proofErr w:type="spellStart"/>
      <w:r w:rsidRPr="00856FAA">
        <w:rPr>
          <w:i/>
        </w:rPr>
        <w:t>Xinpeng</w:t>
      </w:r>
      <w:proofErr w:type="spellEnd"/>
      <w:r w:rsidRPr="00856FAA">
        <w:rPr>
          <w:i/>
        </w:rPr>
        <w:t>(Huawei) replies to Paul (Ericsson).</w:t>
      </w:r>
    </w:p>
    <w:p w14:paraId="665F47ED" w14:textId="77777777" w:rsidR="00856FAA" w:rsidRPr="00856FAA" w:rsidRDefault="00856FAA" w:rsidP="00856FAA">
      <w:pPr>
        <w:pStyle w:val="FP"/>
        <w:keepNext/>
        <w:rPr>
          <w:i/>
        </w:rPr>
      </w:pPr>
      <w:r w:rsidRPr="00856FAA">
        <w:rPr>
          <w:i/>
        </w:rPr>
        <w:t>Chunshan (CATT) provides r15.</w:t>
      </w:r>
    </w:p>
    <w:p w14:paraId="70574987" w14:textId="77777777" w:rsidR="00856FAA" w:rsidRPr="00856FAA" w:rsidRDefault="00856FAA" w:rsidP="00856FAA">
      <w:pPr>
        <w:pStyle w:val="FP"/>
        <w:keepNext/>
        <w:rPr>
          <w:i/>
        </w:rPr>
      </w:pPr>
      <w:r w:rsidRPr="00856FAA">
        <w:rPr>
          <w:i/>
        </w:rPr>
        <w:t>Paul (Ericsson) objects to r15.</w:t>
      </w:r>
    </w:p>
    <w:p w14:paraId="5FACB89A" w14:textId="77777777" w:rsidR="00856FAA" w:rsidRPr="00856FAA" w:rsidRDefault="00856FAA" w:rsidP="00856FAA">
      <w:pPr>
        <w:pStyle w:val="FP"/>
        <w:keepNext/>
        <w:rPr>
          <w:i/>
        </w:rPr>
      </w:pPr>
      <w:r w:rsidRPr="00856FAA">
        <w:rPr>
          <w:i/>
        </w:rPr>
        <w:t>Xiaowan (vivo) provide r16 based on r14</w:t>
      </w:r>
    </w:p>
    <w:p w14:paraId="0032CFD4" w14:textId="77777777" w:rsidR="00856FAA" w:rsidRPr="00856FAA" w:rsidRDefault="00856FAA" w:rsidP="00856FAA">
      <w:pPr>
        <w:pStyle w:val="FP"/>
        <w:keepNext/>
        <w:rPr>
          <w:i/>
        </w:rPr>
      </w:pPr>
      <w:r w:rsidRPr="00856FAA">
        <w:rPr>
          <w:i/>
        </w:rPr>
        <w:t>Paul (Ericsson) object to r16.</w:t>
      </w:r>
    </w:p>
    <w:p w14:paraId="385BB05D" w14:textId="77777777" w:rsidR="00856FAA" w:rsidRPr="00856FAA" w:rsidRDefault="00856FAA" w:rsidP="00856FAA">
      <w:pPr>
        <w:pStyle w:val="FP"/>
        <w:keepNext/>
        <w:rPr>
          <w:i/>
        </w:rPr>
      </w:pPr>
      <w:r w:rsidRPr="00856FAA">
        <w:rPr>
          <w:i/>
        </w:rPr>
        <w:t>Lei (Tencent) provides r18.</w:t>
      </w:r>
    </w:p>
    <w:p w14:paraId="3089AA0B" w14:textId="77777777" w:rsidR="00856FAA" w:rsidRPr="00856FAA" w:rsidRDefault="00856FAA" w:rsidP="00856FAA">
      <w:pPr>
        <w:pStyle w:val="FP"/>
        <w:keepNext/>
        <w:rPr>
          <w:i/>
        </w:rPr>
      </w:pPr>
      <w:r w:rsidRPr="00856FAA">
        <w:rPr>
          <w:i/>
        </w:rPr>
        <w:t>Xiaowan(vivo) seek clarification from Paul (Ericsson)</w:t>
      </w:r>
    </w:p>
    <w:p w14:paraId="2C4D2A16" w14:textId="77777777" w:rsidR="00856FAA" w:rsidRPr="00856FAA" w:rsidRDefault="00856FAA" w:rsidP="00856FAA">
      <w:pPr>
        <w:pStyle w:val="FP"/>
        <w:keepNext/>
        <w:rPr>
          <w:i/>
        </w:rPr>
      </w:pPr>
      <w:proofErr w:type="spellStart"/>
      <w:r w:rsidRPr="00856FAA">
        <w:rPr>
          <w:i/>
        </w:rPr>
        <w:t>Xinpeng</w:t>
      </w:r>
      <w:proofErr w:type="spellEnd"/>
      <w:r w:rsidRPr="00856FAA">
        <w:rPr>
          <w:i/>
        </w:rPr>
        <w:t>(Huawei) is ok for r16 and r18.</w:t>
      </w:r>
    </w:p>
    <w:p w14:paraId="2754496A" w14:textId="77777777" w:rsidR="00856FAA" w:rsidRPr="00856FAA" w:rsidRDefault="00856FAA" w:rsidP="00856FAA">
      <w:pPr>
        <w:pStyle w:val="FP"/>
        <w:keepNext/>
        <w:rPr>
          <w:i/>
        </w:rPr>
      </w:pPr>
      <w:r w:rsidRPr="00856FAA">
        <w:rPr>
          <w:i/>
        </w:rPr>
        <w:t>Paul (Ericsson) replies to Xiaowan(vivo).</w:t>
      </w:r>
    </w:p>
    <w:p w14:paraId="67911C8E" w14:textId="77777777" w:rsidR="00856FAA" w:rsidRPr="00856FAA" w:rsidRDefault="00856FAA" w:rsidP="00856FAA">
      <w:pPr>
        <w:pStyle w:val="FP"/>
        <w:keepNext/>
        <w:rPr>
          <w:i/>
        </w:rPr>
      </w:pPr>
      <w:r w:rsidRPr="00856FAA">
        <w:rPr>
          <w:i/>
        </w:rPr>
        <w:t>Kenichi (KDDI) provides r19.</w:t>
      </w:r>
    </w:p>
    <w:p w14:paraId="45016481" w14:textId="77777777" w:rsidR="00856FAA" w:rsidRPr="00856FAA" w:rsidRDefault="00856FAA" w:rsidP="00856FAA">
      <w:pPr>
        <w:pStyle w:val="FP"/>
        <w:keepNext/>
        <w:rPr>
          <w:i/>
        </w:rPr>
      </w:pPr>
      <w:r w:rsidRPr="00856FAA">
        <w:rPr>
          <w:i/>
        </w:rPr>
        <w:t>Paul (Ericsson) provides r20.</w:t>
      </w:r>
    </w:p>
    <w:p w14:paraId="6179786F" w14:textId="77777777" w:rsidR="00856FAA" w:rsidRPr="00856FAA" w:rsidRDefault="00856FAA" w:rsidP="00856FAA">
      <w:pPr>
        <w:pStyle w:val="FP"/>
        <w:keepNext/>
        <w:rPr>
          <w:i/>
        </w:rPr>
      </w:pPr>
      <w:r w:rsidRPr="00856FAA">
        <w:rPr>
          <w:i/>
        </w:rPr>
        <w:t>==== 8.X, 9.X, 10.X Revisions Deadline ====</w:t>
      </w:r>
    </w:p>
    <w:p w14:paraId="0C0E36C9" w14:textId="77777777" w:rsidR="00856FAA" w:rsidRPr="00856FAA" w:rsidRDefault="00856FAA" w:rsidP="00856FAA">
      <w:pPr>
        <w:pStyle w:val="FP"/>
        <w:keepNext/>
        <w:rPr>
          <w:i/>
        </w:rPr>
      </w:pPr>
      <w:proofErr w:type="spellStart"/>
      <w:r w:rsidRPr="00856FAA">
        <w:rPr>
          <w:i/>
        </w:rPr>
        <w:t>Xinpeng</w:t>
      </w:r>
      <w:proofErr w:type="spellEnd"/>
      <w:r w:rsidRPr="00856FAA">
        <w:rPr>
          <w:i/>
        </w:rPr>
        <w:t>(Huawei) is ok with r14 and r19 (prefer), objects to all other versions.</w:t>
      </w:r>
    </w:p>
    <w:p w14:paraId="1858652F" w14:textId="77777777" w:rsidR="00856FAA" w:rsidRPr="00856FAA" w:rsidRDefault="00856FAA" w:rsidP="00856FAA">
      <w:pPr>
        <w:pStyle w:val="FP"/>
        <w:keepNext/>
        <w:rPr>
          <w:i/>
        </w:rPr>
      </w:pPr>
      <w:r w:rsidRPr="00856FAA">
        <w:rPr>
          <w:i/>
        </w:rPr>
        <w:t xml:space="preserve">Paul (Ericsson) asks </w:t>
      </w:r>
      <w:proofErr w:type="spellStart"/>
      <w:r w:rsidRPr="00856FAA">
        <w:rPr>
          <w:i/>
        </w:rPr>
        <w:t>Xinpeng</w:t>
      </w:r>
      <w:proofErr w:type="spellEnd"/>
      <w:r w:rsidRPr="00856FAA">
        <w:rPr>
          <w:i/>
        </w:rPr>
        <w:t xml:space="preserve"> (Huawei) question for clarification.</w:t>
      </w:r>
    </w:p>
    <w:p w14:paraId="122E7D57" w14:textId="77777777" w:rsidR="00856FAA" w:rsidRPr="00856FAA" w:rsidRDefault="00856FAA" w:rsidP="00856FAA">
      <w:pPr>
        <w:pStyle w:val="FP"/>
        <w:keepNext/>
        <w:rPr>
          <w:i/>
        </w:rPr>
      </w:pPr>
      <w:r w:rsidRPr="00856FAA">
        <w:rPr>
          <w:i/>
        </w:rPr>
        <w:t>Devaki (Nokia) is fine with r20, wishes to support/</w:t>
      </w:r>
      <w:proofErr w:type="spellStart"/>
      <w:r w:rsidRPr="00856FAA">
        <w:rPr>
          <w:i/>
        </w:rPr>
        <w:t>cosign</w:t>
      </w:r>
      <w:proofErr w:type="spellEnd"/>
      <w:r w:rsidRPr="00856FAA">
        <w:rPr>
          <w:i/>
        </w:rPr>
        <w:t xml:space="preserve"> the CR as our CR on exposure was also proposed to be merged with this one.</w:t>
      </w:r>
    </w:p>
    <w:p w14:paraId="1C8B2E1A" w14:textId="77777777" w:rsidR="00856FAA" w:rsidRPr="00856FAA" w:rsidRDefault="00856FAA" w:rsidP="00856FAA">
      <w:pPr>
        <w:pStyle w:val="FP"/>
        <w:keepNext/>
        <w:rPr>
          <w:i/>
        </w:rPr>
      </w:pPr>
      <w:r w:rsidRPr="00856FAA">
        <w:rPr>
          <w:i/>
        </w:rPr>
        <w:t>Dario (Qualcomm) supports r20 because SA4 needs to be involved.</w:t>
      </w:r>
    </w:p>
    <w:p w14:paraId="22745777" w14:textId="77777777" w:rsidR="00856FAA" w:rsidRPr="00856FAA" w:rsidRDefault="00856FAA" w:rsidP="00856FAA">
      <w:pPr>
        <w:pStyle w:val="FP"/>
        <w:keepNext/>
        <w:rPr>
          <w:i/>
        </w:rPr>
      </w:pPr>
      <w:proofErr w:type="spellStart"/>
      <w:r w:rsidRPr="00856FAA">
        <w:rPr>
          <w:i/>
        </w:rPr>
        <w:t>Xinpeng</w:t>
      </w:r>
      <w:proofErr w:type="spellEnd"/>
      <w:r w:rsidRPr="00856FAA">
        <w:rPr>
          <w:i/>
        </w:rPr>
        <w:t xml:space="preserve"> (Huawei) replies to Paul(Ericsson).</w:t>
      </w:r>
    </w:p>
    <w:p w14:paraId="644C36A9" w14:textId="77777777" w:rsidR="00856FAA" w:rsidRPr="00856FAA" w:rsidRDefault="00856FAA" w:rsidP="00856FAA">
      <w:pPr>
        <w:pStyle w:val="FP"/>
        <w:keepNext/>
        <w:rPr>
          <w:i/>
        </w:rPr>
      </w:pPr>
      <w:r w:rsidRPr="00856FAA">
        <w:rPr>
          <w:i/>
        </w:rPr>
        <w:t>==== 8.X, 9.X, 10.X Final Deadline ====</w:t>
      </w:r>
    </w:p>
    <w:p w14:paraId="5AD9E7B4" w14:textId="77777777" w:rsidR="00856FAA" w:rsidRPr="00856FAA" w:rsidRDefault="00856FAA" w:rsidP="00856FAA">
      <w:pPr>
        <w:pStyle w:val="FP"/>
        <w:keepNext/>
        <w:rPr>
          <w:i/>
        </w:rPr>
      </w:pPr>
      <w:r w:rsidRPr="00856FAA">
        <w:rPr>
          <w:i/>
        </w:rPr>
        <w:t>Paul (Ericsson) provides r21, to be finalized in CC#4.</w:t>
      </w:r>
    </w:p>
    <w:p w14:paraId="749ADD52" w14:textId="77777777" w:rsidR="00856FAA" w:rsidRPr="00856FAA" w:rsidRDefault="00856FAA" w:rsidP="00856FAA">
      <w:pPr>
        <w:pStyle w:val="FP"/>
        <w:keepNext/>
        <w:rPr>
          <w:i/>
        </w:rPr>
      </w:pPr>
      <w:r w:rsidRPr="00856FAA">
        <w:rPr>
          <w:i/>
        </w:rPr>
        <w:t>Dieter (Deutsche Telekom): we support r20 therefore if we can converge on r21 in CC#4 would be fine.</w:t>
      </w:r>
    </w:p>
    <w:p w14:paraId="7429996F" w14:textId="77777777" w:rsidR="00856FAA" w:rsidRPr="00856FAA" w:rsidRDefault="00856FAA" w:rsidP="00856FAA">
      <w:pPr>
        <w:pStyle w:val="FP"/>
        <w:keepNext/>
        <w:rPr>
          <w:i/>
        </w:rPr>
      </w:pPr>
      <w:r w:rsidRPr="00856FAA">
        <w:rPr>
          <w:i/>
        </w:rPr>
        <w:t>Devaki (Nokia) comments that the Note to coordinate with other WGs cannot be a show stopper to progress the KI.</w:t>
      </w:r>
    </w:p>
    <w:p w14:paraId="7AF020E5" w14:textId="77777777" w:rsidR="00856FAA" w:rsidRPr="00856FAA" w:rsidRDefault="00856FAA" w:rsidP="00856FAA">
      <w:pPr>
        <w:pStyle w:val="FP"/>
        <w:keepNext/>
        <w:rPr>
          <w:i/>
        </w:rPr>
      </w:pPr>
      <w:r w:rsidRPr="00856FAA">
        <w:rPr>
          <w:i/>
        </w:rPr>
        <w:t>Devaki (Nokia) is fine with r21.</w:t>
      </w:r>
    </w:p>
    <w:p w14:paraId="692AEED8" w14:textId="77777777" w:rsidR="00856FAA" w:rsidRPr="00856FAA" w:rsidRDefault="00856FAA" w:rsidP="00856FAA">
      <w:pPr>
        <w:pStyle w:val="FP"/>
        <w:keepNext/>
        <w:rPr>
          <w:i/>
        </w:rPr>
      </w:pPr>
      <w:r w:rsidRPr="00856FAA">
        <w:rPr>
          <w:i/>
        </w:rPr>
        <w:t>Dan (China Mobile) for CC#4, we suggest to go with r21</w:t>
      </w:r>
    </w:p>
    <w:p w14:paraId="2F19C5D6" w14:textId="77777777" w:rsidR="00856FAA" w:rsidRPr="00856FAA" w:rsidRDefault="00856FAA" w:rsidP="00856FAA">
      <w:pPr>
        <w:pStyle w:val="FP"/>
        <w:keepNext/>
        <w:rPr>
          <w:i/>
        </w:rPr>
      </w:pPr>
      <w:proofErr w:type="spellStart"/>
      <w:r w:rsidRPr="00856FAA">
        <w:rPr>
          <w:i/>
        </w:rPr>
        <w:t>Xinpeng</w:t>
      </w:r>
      <w:proofErr w:type="spellEnd"/>
      <w:r w:rsidRPr="00856FAA">
        <w:rPr>
          <w:i/>
        </w:rPr>
        <w:t>(Huawei) is not ok with r20, and agree with Devaki (Nokia) removing the NOTE is a good suggestion, we don't need waste time to discuss it here, or we can discuss it next meeting if people would like to spend time on it.</w:t>
      </w:r>
    </w:p>
    <w:p w14:paraId="5394273E" w14:textId="77777777" w:rsidR="00FD331C" w:rsidRPr="00856FAA" w:rsidRDefault="00FD331C" w:rsidP="00FD331C">
      <w:pPr>
        <w:pStyle w:val="FP"/>
        <w:keepNext/>
        <w:rPr>
          <w:i/>
        </w:rPr>
      </w:pPr>
    </w:p>
    <w:p w14:paraId="75B24F82" w14:textId="77777777" w:rsidR="00FD331C" w:rsidRPr="00011C4F" w:rsidRDefault="00FD331C" w:rsidP="00FD331C">
      <w:pPr>
        <w:keepNext/>
        <w:rPr>
          <w:b/>
          <w:bCs/>
        </w:rPr>
      </w:pPr>
      <w:r w:rsidRPr="00011C4F">
        <w:rPr>
          <w:b/>
          <w:bCs/>
        </w:rPr>
        <w:t>Discussion and conclusion:</w:t>
      </w:r>
    </w:p>
    <w:p w14:paraId="20FD9D92" w14:textId="3FF23120" w:rsidR="00856FAA" w:rsidRDefault="00EC62AD" w:rsidP="00856FAA">
      <w:r>
        <w:t>Ericsson proposed r20 with changes. This was agreed</w:t>
      </w:r>
      <w:r w:rsidRPr="00EC62AD">
        <w:t xml:space="preserve"> </w:t>
      </w:r>
      <w:r>
        <w:t xml:space="preserve">and revised in </w:t>
      </w:r>
      <w:r w:rsidRPr="00C364D7">
        <w:rPr>
          <w:color w:val="0000FF"/>
        </w:rPr>
        <w:t>S2-220185</w:t>
      </w:r>
      <w:r>
        <w:rPr>
          <w:color w:val="0000FF"/>
        </w:rPr>
        <w:t>2</w:t>
      </w:r>
      <w:r>
        <w:t xml:space="preserve">, which was </w:t>
      </w:r>
      <w:r w:rsidRPr="00C3284B">
        <w:rPr>
          <w:color w:val="FF0000"/>
          <w:lang w:eastAsia="en-US"/>
        </w:rPr>
        <w:t>approved</w:t>
      </w:r>
      <w:r>
        <w:t>.</w:t>
      </w:r>
    </w:p>
    <w:p w14:paraId="49536C65" w14:textId="77777777" w:rsidR="00EC62AD" w:rsidRDefault="00EC62AD" w:rsidP="00856FAA"/>
    <w:p w14:paraId="6A546DEB" w14:textId="77777777" w:rsidR="00856FAA" w:rsidRDefault="00856FAA" w:rsidP="00856FAA">
      <w:pPr>
        <w:keepNext/>
        <w:pBdr>
          <w:top w:val="single" w:sz="4" w:space="1" w:color="auto"/>
        </w:pBdr>
      </w:pPr>
      <w:r>
        <w:rPr>
          <w:color w:val="0000FF"/>
        </w:rPr>
        <w:lastRenderedPageBreak/>
        <w:t>TD S2</w:t>
      </w:r>
      <w:r>
        <w:rPr>
          <w:color w:val="0000FF"/>
        </w:rPr>
        <w:noBreakHyphen/>
        <w:t>2201807</w:t>
      </w:r>
      <w:r>
        <w:t xml:space="preserve"> (P-CR) Key issue on traffic characteristics of XR and media service . (Source: Lenovo, Motorola Mobility)</w:t>
      </w:r>
    </w:p>
    <w:p w14:paraId="4409B7EC" w14:textId="1F1E87B4" w:rsidR="00856FAA" w:rsidRPr="00011C4F" w:rsidRDefault="00854310" w:rsidP="00856FAA">
      <w:pPr>
        <w:pStyle w:val="FP"/>
        <w:keepNext/>
        <w:rPr>
          <w:b/>
          <w:i/>
        </w:rPr>
      </w:pPr>
      <w:r>
        <w:rPr>
          <w:b/>
          <w:i/>
        </w:rPr>
        <w:t>C</w:t>
      </w:r>
      <w:r w:rsidR="00856FAA" w:rsidRPr="00011C4F">
        <w:rPr>
          <w:b/>
          <w:i/>
        </w:rPr>
        <w:t>omments:</w:t>
      </w:r>
    </w:p>
    <w:p w14:paraId="43E1B39F" w14:textId="49C9B0A4" w:rsidR="00856FAA" w:rsidRPr="005C348C" w:rsidRDefault="005C348C" w:rsidP="00856FAA">
      <w:pPr>
        <w:pStyle w:val="FP"/>
        <w:keepNext/>
        <w:rPr>
          <w:i/>
          <w:iCs/>
        </w:rPr>
      </w:pPr>
      <w:r w:rsidRPr="005C348C">
        <w:rPr>
          <w:i/>
          <w:iCs/>
        </w:rPr>
        <w:t xml:space="preserve">Revision of S2-2200234r05, merging </w:t>
      </w:r>
      <w:r w:rsidRPr="005C348C">
        <w:rPr>
          <w:i/>
          <w:iCs/>
          <w:color w:val="0000FF"/>
        </w:rPr>
        <w:t>S2-2200908</w:t>
      </w:r>
      <w:r w:rsidRPr="005C348C">
        <w:rPr>
          <w:i/>
          <w:iCs/>
        </w:rPr>
        <w:t xml:space="preserve"> (Approved).</w:t>
      </w:r>
    </w:p>
    <w:p w14:paraId="54A13433" w14:textId="77777777" w:rsidR="00FD331C" w:rsidRPr="00856FAA" w:rsidRDefault="00FD331C" w:rsidP="00FD331C">
      <w:pPr>
        <w:pStyle w:val="FP"/>
        <w:keepNext/>
        <w:rPr>
          <w:i/>
        </w:rPr>
      </w:pPr>
    </w:p>
    <w:p w14:paraId="475C59AD" w14:textId="77777777" w:rsidR="00FD331C" w:rsidRPr="00011C4F" w:rsidRDefault="00FD331C" w:rsidP="00FD331C">
      <w:pPr>
        <w:keepNext/>
        <w:rPr>
          <w:b/>
          <w:bCs/>
        </w:rPr>
      </w:pPr>
      <w:r w:rsidRPr="00011C4F">
        <w:rPr>
          <w:b/>
          <w:bCs/>
        </w:rPr>
        <w:t>Discussion and conclusion:</w:t>
      </w:r>
    </w:p>
    <w:p w14:paraId="656713C2" w14:textId="1BBA011F" w:rsidR="00856FAA" w:rsidRPr="00EC62AD" w:rsidRDefault="00EC62AD" w:rsidP="00EC62AD">
      <w:r>
        <w:t xml:space="preserve">Lenovo asked to remove Figure 1 and the related paragraph above it and to replace 'media unit" with "PDU set'. This was agreed and the revision in </w:t>
      </w:r>
      <w:r>
        <w:rPr>
          <w:color w:val="0000FF"/>
        </w:rPr>
        <w:t>S2</w:t>
      </w:r>
      <w:r>
        <w:rPr>
          <w:color w:val="0000FF"/>
        </w:rPr>
        <w:noBreakHyphen/>
        <w:t>2201807</w:t>
      </w:r>
      <w:r>
        <w:t xml:space="preserve"> was </w:t>
      </w:r>
      <w:r w:rsidRPr="00C3284B">
        <w:rPr>
          <w:color w:val="FF0000"/>
          <w:lang w:eastAsia="en-US"/>
        </w:rPr>
        <w:t>approved</w:t>
      </w:r>
      <w:r>
        <w:t>.</w:t>
      </w:r>
    </w:p>
    <w:p w14:paraId="595CC62A" w14:textId="77777777" w:rsidR="00EC62AD" w:rsidRDefault="00EC62AD" w:rsidP="00856FAA"/>
    <w:p w14:paraId="29F93C40" w14:textId="77777777" w:rsidR="00856FAA" w:rsidRDefault="00856FAA" w:rsidP="00856FAA">
      <w:pPr>
        <w:keepNext/>
        <w:pBdr>
          <w:top w:val="single" w:sz="4" w:space="1" w:color="auto"/>
        </w:pBdr>
      </w:pPr>
      <w:r>
        <w:rPr>
          <w:color w:val="0000FF"/>
        </w:rPr>
        <w:t>TD S2</w:t>
      </w:r>
      <w:r>
        <w:rPr>
          <w:color w:val="0000FF"/>
        </w:rPr>
        <w:noBreakHyphen/>
        <w:t>2200366</w:t>
      </w:r>
      <w:r>
        <w:t xml:space="preserve"> (P-CR) KI#X: Policy enhancement to minimize jitter. </w:t>
      </w:r>
      <w:r w:rsidRPr="00C364D7">
        <w:t>(Source: Tencent, Tencent Cloud)</w:t>
      </w:r>
    </w:p>
    <w:p w14:paraId="5989202A" w14:textId="77777777" w:rsidR="00856FAA" w:rsidRPr="00011C4F" w:rsidRDefault="00856FAA" w:rsidP="00856FAA">
      <w:pPr>
        <w:pStyle w:val="FP"/>
        <w:keepNext/>
        <w:rPr>
          <w:b/>
          <w:i/>
        </w:rPr>
      </w:pPr>
      <w:r w:rsidRPr="00011C4F">
        <w:rPr>
          <w:b/>
          <w:i/>
        </w:rPr>
        <w:t>e-mail comments:</w:t>
      </w:r>
    </w:p>
    <w:p w14:paraId="7CA3DEF2" w14:textId="77777777" w:rsidR="00856FAA" w:rsidRPr="00856FAA" w:rsidRDefault="00856FAA" w:rsidP="00856FAA">
      <w:pPr>
        <w:pStyle w:val="FP"/>
        <w:keepNext/>
        <w:rPr>
          <w:i/>
        </w:rPr>
      </w:pPr>
      <w:r w:rsidRPr="00856FAA">
        <w:rPr>
          <w:i/>
        </w:rPr>
        <w:t>Lei (China Mobile) provide r01 to merge 0431 and 0154.</w:t>
      </w:r>
    </w:p>
    <w:p w14:paraId="35ACD523" w14:textId="77777777" w:rsidR="00856FAA" w:rsidRPr="00856FAA" w:rsidRDefault="00856FAA" w:rsidP="00856FAA">
      <w:pPr>
        <w:pStyle w:val="FP"/>
        <w:keepNext/>
        <w:rPr>
          <w:i/>
        </w:rPr>
      </w:pPr>
      <w:r w:rsidRPr="00856FAA">
        <w:rPr>
          <w:i/>
        </w:rPr>
        <w:t>Lei (Tencent) provide r01 to merge 0431 and 0154.</w:t>
      </w:r>
    </w:p>
    <w:p w14:paraId="427976DB" w14:textId="77777777" w:rsidR="00856FAA" w:rsidRPr="00856FAA" w:rsidRDefault="00856FAA" w:rsidP="00856FAA">
      <w:pPr>
        <w:pStyle w:val="FP"/>
        <w:keepNext/>
        <w:rPr>
          <w:i/>
        </w:rPr>
      </w:pPr>
      <w:r w:rsidRPr="00856FAA">
        <w:rPr>
          <w:i/>
        </w:rPr>
        <w:t xml:space="preserve">Dan (China Mobile) confirm to merge </w:t>
      </w:r>
      <w:r>
        <w:rPr>
          <w:i/>
          <w:color w:val="0000FF"/>
        </w:rPr>
        <w:t>TD S2</w:t>
      </w:r>
      <w:r>
        <w:rPr>
          <w:i/>
          <w:color w:val="0000FF"/>
        </w:rPr>
        <w:noBreakHyphen/>
        <w:t>2200431</w:t>
      </w:r>
      <w:r w:rsidRPr="00856FAA">
        <w:rPr>
          <w:i/>
        </w:rPr>
        <w:t xml:space="preserve"> into this paper.</w:t>
      </w:r>
    </w:p>
    <w:p w14:paraId="48D192EA" w14:textId="77777777" w:rsidR="00856FAA" w:rsidRPr="00856FAA" w:rsidRDefault="00856FAA" w:rsidP="00856FAA">
      <w:pPr>
        <w:pStyle w:val="FP"/>
        <w:keepNext/>
        <w:rPr>
          <w:i/>
        </w:rPr>
      </w:pPr>
      <w:r w:rsidRPr="00856FAA">
        <w:rPr>
          <w:i/>
        </w:rPr>
        <w:t>Paul (Ericsson) provides comments, r02 and objects to r01.</w:t>
      </w:r>
    </w:p>
    <w:p w14:paraId="2AFDEF4E" w14:textId="77777777" w:rsidR="00856FAA" w:rsidRPr="00856FAA" w:rsidRDefault="00856FAA" w:rsidP="00856FAA">
      <w:pPr>
        <w:pStyle w:val="FP"/>
        <w:keepNext/>
        <w:rPr>
          <w:i/>
        </w:rPr>
      </w:pPr>
      <w:r w:rsidRPr="00856FAA">
        <w:rPr>
          <w:i/>
        </w:rPr>
        <w:t>Boren (OPPO) provides comments on r02.</w:t>
      </w:r>
    </w:p>
    <w:p w14:paraId="6AD24412" w14:textId="77777777" w:rsidR="00856FAA" w:rsidRPr="00856FAA" w:rsidRDefault="00856FAA" w:rsidP="00856FAA">
      <w:pPr>
        <w:pStyle w:val="FP"/>
        <w:keepNext/>
        <w:rPr>
          <w:i/>
        </w:rPr>
      </w:pPr>
      <w:r w:rsidRPr="00856FAA">
        <w:rPr>
          <w:i/>
        </w:rPr>
        <w:t>Paul (Ericsson) replies.</w:t>
      </w:r>
    </w:p>
    <w:p w14:paraId="1F8A6459" w14:textId="77777777" w:rsidR="00856FAA" w:rsidRPr="00856FAA" w:rsidRDefault="00856FAA" w:rsidP="00856FAA">
      <w:pPr>
        <w:pStyle w:val="FP"/>
        <w:keepNext/>
        <w:rPr>
          <w:i/>
        </w:rPr>
      </w:pPr>
      <w:r w:rsidRPr="00856FAA">
        <w:rPr>
          <w:i/>
        </w:rPr>
        <w:t>Lei (Tencent) comments and provide r03.</w:t>
      </w:r>
    </w:p>
    <w:p w14:paraId="1B385CE9" w14:textId="77777777" w:rsidR="00856FAA" w:rsidRPr="00856FAA" w:rsidRDefault="00856FAA" w:rsidP="00856FAA">
      <w:pPr>
        <w:pStyle w:val="FP"/>
        <w:keepNext/>
        <w:rPr>
          <w:i/>
        </w:rPr>
      </w:pPr>
      <w:r w:rsidRPr="00856FAA">
        <w:rPr>
          <w:i/>
        </w:rPr>
        <w:t>Boren (OPPO) comments.</w:t>
      </w:r>
    </w:p>
    <w:p w14:paraId="5C51216C" w14:textId="77777777" w:rsidR="00856FAA" w:rsidRPr="00856FAA" w:rsidRDefault="00856FAA" w:rsidP="00856FAA">
      <w:pPr>
        <w:pStyle w:val="FP"/>
        <w:keepNext/>
        <w:rPr>
          <w:i/>
        </w:rPr>
      </w:pPr>
      <w:r w:rsidRPr="00856FAA">
        <w:rPr>
          <w:i/>
        </w:rPr>
        <w:t>Devaki (Nokia) replies to Lei.</w:t>
      </w:r>
    </w:p>
    <w:p w14:paraId="2F7C10B7" w14:textId="77777777" w:rsidR="00856FAA" w:rsidRPr="00856FAA" w:rsidRDefault="00856FAA" w:rsidP="00856FAA">
      <w:pPr>
        <w:pStyle w:val="FP"/>
        <w:keepNext/>
        <w:rPr>
          <w:i/>
        </w:rPr>
      </w:pPr>
      <w:r w:rsidRPr="00856FAA">
        <w:rPr>
          <w:i/>
        </w:rPr>
        <w:t xml:space="preserve">Lei (Tencent) replies to Devaki(Nokia) clarifies that r04, r05, r06 is </w:t>
      </w:r>
      <w:proofErr w:type="spellStart"/>
      <w:r w:rsidRPr="00856FAA">
        <w:rPr>
          <w:i/>
        </w:rPr>
        <w:t>inline</w:t>
      </w:r>
      <w:proofErr w:type="spellEnd"/>
      <w:r w:rsidRPr="00856FAA">
        <w:rPr>
          <w:i/>
        </w:rPr>
        <w:t xml:space="preserve"> with WT description. Also provide r08 for further discussion with 'jitter measurement and report to AF' included.</w:t>
      </w:r>
    </w:p>
    <w:p w14:paraId="459A0636" w14:textId="77777777" w:rsidR="00856FAA" w:rsidRPr="00856FAA" w:rsidRDefault="00856FAA" w:rsidP="00856FAA">
      <w:pPr>
        <w:pStyle w:val="FP"/>
        <w:keepNext/>
        <w:rPr>
          <w:i/>
        </w:rPr>
      </w:pPr>
      <w:r w:rsidRPr="00856FAA">
        <w:rPr>
          <w:i/>
        </w:rPr>
        <w:t>Devaki (Nokia) provides r07.</w:t>
      </w:r>
    </w:p>
    <w:p w14:paraId="40ED1544" w14:textId="77777777" w:rsidR="00856FAA" w:rsidRPr="00856FAA" w:rsidRDefault="00856FAA" w:rsidP="00856FAA">
      <w:pPr>
        <w:pStyle w:val="FP"/>
        <w:keepNext/>
        <w:rPr>
          <w:i/>
        </w:rPr>
      </w:pPr>
      <w:r w:rsidRPr="00856FAA">
        <w:rPr>
          <w:i/>
        </w:rPr>
        <w:t>Dario (Qualcomm) comments and provide r04</w:t>
      </w:r>
    </w:p>
    <w:p w14:paraId="6255AEC3" w14:textId="77777777" w:rsidR="00856FAA" w:rsidRPr="00856FAA" w:rsidRDefault="00856FAA" w:rsidP="00856FAA">
      <w:pPr>
        <w:pStyle w:val="FP"/>
        <w:keepNext/>
        <w:rPr>
          <w:i/>
        </w:rPr>
      </w:pPr>
      <w:r w:rsidRPr="00856FAA">
        <w:rPr>
          <w:i/>
        </w:rPr>
        <w:t>Saso (Intel) comments that jitter measurement is not in scope of WT#3.5; provides r09.</w:t>
      </w:r>
    </w:p>
    <w:p w14:paraId="0C1E5F9C" w14:textId="77777777" w:rsidR="00856FAA" w:rsidRPr="00856FAA" w:rsidRDefault="00856FAA" w:rsidP="00856FAA">
      <w:pPr>
        <w:pStyle w:val="FP"/>
        <w:keepNext/>
        <w:rPr>
          <w:i/>
        </w:rPr>
      </w:pPr>
      <w:r w:rsidRPr="00856FAA">
        <w:rPr>
          <w:i/>
        </w:rPr>
        <w:t>Hui(Huawei) withdraws the previous comments and provides r10.</w:t>
      </w:r>
    </w:p>
    <w:p w14:paraId="0446A550" w14:textId="77777777" w:rsidR="00856FAA" w:rsidRPr="00856FAA" w:rsidRDefault="00856FAA" w:rsidP="00856FAA">
      <w:pPr>
        <w:pStyle w:val="FP"/>
        <w:keepNext/>
        <w:rPr>
          <w:i/>
        </w:rPr>
      </w:pPr>
      <w:r w:rsidRPr="00856FAA">
        <w:rPr>
          <w:i/>
        </w:rPr>
        <w:t>Shabnam (Ericsson) provides r11, as we believe we need to first establish the need for this.</w:t>
      </w:r>
    </w:p>
    <w:p w14:paraId="2540A609" w14:textId="77777777" w:rsidR="00856FAA" w:rsidRPr="00856FAA" w:rsidRDefault="00856FAA" w:rsidP="00856FAA">
      <w:pPr>
        <w:pStyle w:val="FP"/>
        <w:keepNext/>
        <w:rPr>
          <w:i/>
        </w:rPr>
      </w:pPr>
      <w:r w:rsidRPr="00856FAA">
        <w:rPr>
          <w:i/>
        </w:rPr>
        <w:t>Lei(Tencent) provide comments and provides r12.</w:t>
      </w:r>
    </w:p>
    <w:p w14:paraId="3C2E750C" w14:textId="77777777" w:rsidR="00856FAA" w:rsidRPr="00856FAA" w:rsidRDefault="00856FAA" w:rsidP="00856FAA">
      <w:pPr>
        <w:pStyle w:val="FP"/>
        <w:keepNext/>
        <w:rPr>
          <w:i/>
        </w:rPr>
      </w:pPr>
      <w:r w:rsidRPr="00856FAA">
        <w:rPr>
          <w:i/>
        </w:rPr>
        <w:t>Dan(China Mobile) provide r13.</w:t>
      </w:r>
    </w:p>
    <w:p w14:paraId="5D4D15AA" w14:textId="77777777" w:rsidR="00856FAA" w:rsidRPr="00856FAA" w:rsidRDefault="00856FAA" w:rsidP="00856FAA">
      <w:pPr>
        <w:pStyle w:val="FP"/>
        <w:keepNext/>
        <w:rPr>
          <w:i/>
        </w:rPr>
      </w:pPr>
      <w:r w:rsidRPr="00856FAA">
        <w:rPr>
          <w:i/>
        </w:rPr>
        <w:t>Lei(Tencent) provide comments and provides r14.</w:t>
      </w:r>
    </w:p>
    <w:p w14:paraId="7144FF75"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provides r15</w:t>
      </w:r>
    </w:p>
    <w:p w14:paraId="7F093080" w14:textId="77777777" w:rsidR="00856FAA" w:rsidRPr="00856FAA" w:rsidRDefault="00856FAA" w:rsidP="00856FAA">
      <w:pPr>
        <w:pStyle w:val="FP"/>
        <w:keepNext/>
        <w:rPr>
          <w:i/>
        </w:rPr>
      </w:pPr>
      <w:r w:rsidRPr="00856FAA">
        <w:rPr>
          <w:i/>
        </w:rPr>
        <w:t>Devaki (Nokia) corrects earlier comment, prefers r15 from Mike.</w:t>
      </w:r>
    </w:p>
    <w:p w14:paraId="1E96883A" w14:textId="77777777" w:rsidR="00856FAA" w:rsidRPr="00856FAA" w:rsidRDefault="00856FAA" w:rsidP="00856FAA">
      <w:pPr>
        <w:pStyle w:val="FP"/>
        <w:keepNext/>
        <w:rPr>
          <w:i/>
        </w:rPr>
      </w:pPr>
      <w:r w:rsidRPr="00856FAA">
        <w:rPr>
          <w:i/>
        </w:rPr>
        <w:t>Devaki (Nokia) prefers 14.</w:t>
      </w:r>
    </w:p>
    <w:p w14:paraId="0FF4D7F0" w14:textId="77777777" w:rsidR="00856FAA" w:rsidRPr="00856FAA" w:rsidRDefault="00856FAA" w:rsidP="00856FAA">
      <w:pPr>
        <w:pStyle w:val="FP"/>
        <w:keepNext/>
        <w:rPr>
          <w:i/>
        </w:rPr>
      </w:pPr>
      <w:r w:rsidRPr="00856FAA">
        <w:rPr>
          <w:i/>
        </w:rPr>
        <w:t>==== 8.X, 9.X, 10.X Revisions Deadline ====</w:t>
      </w:r>
    </w:p>
    <w:p w14:paraId="3F0CD4E0" w14:textId="77777777" w:rsidR="00856FAA" w:rsidRPr="00C364D7" w:rsidRDefault="00856FAA" w:rsidP="00856FAA">
      <w:pPr>
        <w:pStyle w:val="FP"/>
        <w:keepNext/>
        <w:rPr>
          <w:i/>
          <w:lang w:val="fr-FR"/>
        </w:rPr>
      </w:pPr>
      <w:r w:rsidRPr="00C364D7">
        <w:rPr>
          <w:i/>
          <w:lang w:val="fr-FR"/>
        </w:rPr>
        <w:t>Devaki (Nokia) comments.</w:t>
      </w:r>
    </w:p>
    <w:p w14:paraId="6A4F622D" w14:textId="77777777" w:rsidR="00856FAA" w:rsidRPr="00C364D7" w:rsidRDefault="00856FAA" w:rsidP="00856FAA">
      <w:pPr>
        <w:pStyle w:val="FP"/>
        <w:keepNext/>
        <w:rPr>
          <w:i/>
          <w:lang w:val="fr-FR"/>
        </w:rPr>
      </w:pPr>
      <w:r w:rsidRPr="00C364D7">
        <w:rPr>
          <w:i/>
          <w:lang w:val="fr-FR"/>
        </w:rPr>
        <w:t>Lei(</w:t>
      </w:r>
      <w:proofErr w:type="spellStart"/>
      <w:r w:rsidRPr="00C364D7">
        <w:rPr>
          <w:i/>
          <w:lang w:val="fr-FR"/>
        </w:rPr>
        <w:t>Tencent</w:t>
      </w:r>
      <w:proofErr w:type="spellEnd"/>
      <w:r w:rsidRPr="00C364D7">
        <w:rPr>
          <w:i/>
          <w:lang w:val="fr-FR"/>
        </w:rPr>
        <w:t xml:space="preserve">) </w:t>
      </w:r>
      <w:proofErr w:type="spellStart"/>
      <w:r w:rsidRPr="00C364D7">
        <w:rPr>
          <w:i/>
          <w:lang w:val="fr-FR"/>
        </w:rPr>
        <w:t>provides</w:t>
      </w:r>
      <w:proofErr w:type="spellEnd"/>
      <w:r w:rsidRPr="00C364D7">
        <w:rPr>
          <w:i/>
          <w:lang w:val="fr-FR"/>
        </w:rPr>
        <w:t xml:space="preserve"> comments.</w:t>
      </w:r>
    </w:p>
    <w:p w14:paraId="02763929" w14:textId="77777777" w:rsidR="00856FAA" w:rsidRPr="00856FAA" w:rsidRDefault="00856FAA" w:rsidP="00856FAA">
      <w:pPr>
        <w:pStyle w:val="FP"/>
        <w:keepNext/>
        <w:rPr>
          <w:i/>
        </w:rPr>
      </w:pPr>
      <w:r w:rsidRPr="00856FAA">
        <w:rPr>
          <w:i/>
        </w:rPr>
        <w:t>Devaki (Nokia) questions the value of the KI without the addition in r15.</w:t>
      </w:r>
    </w:p>
    <w:p w14:paraId="0C7B8116" w14:textId="77777777" w:rsidR="00856FAA" w:rsidRPr="00856FAA" w:rsidRDefault="00856FAA" w:rsidP="00856FAA">
      <w:pPr>
        <w:pStyle w:val="FP"/>
        <w:keepNext/>
        <w:rPr>
          <w:i/>
        </w:rPr>
      </w:pPr>
      <w:r w:rsidRPr="00856FAA">
        <w:rPr>
          <w:i/>
        </w:rPr>
        <w:t xml:space="preserve">Dario (Qualcomm) </w:t>
      </w:r>
      <w:proofErr w:type="spellStart"/>
      <w:r w:rsidRPr="00856FAA">
        <w:rPr>
          <w:i/>
        </w:rPr>
        <w:t>onjects</w:t>
      </w:r>
      <w:proofErr w:type="spellEnd"/>
      <w:r w:rsidRPr="00856FAA">
        <w:rPr>
          <w:i/>
        </w:rPr>
        <w:t xml:space="preserve"> to r15</w:t>
      </w:r>
    </w:p>
    <w:p w14:paraId="7913DC64" w14:textId="77777777" w:rsidR="00856FAA" w:rsidRPr="00856FAA" w:rsidRDefault="00856FAA" w:rsidP="00856FAA">
      <w:pPr>
        <w:pStyle w:val="FP"/>
        <w:keepNext/>
        <w:rPr>
          <w:i/>
        </w:rPr>
      </w:pPr>
      <w:r w:rsidRPr="00856FAA">
        <w:rPr>
          <w:i/>
        </w:rPr>
        <w:t>Dan(China Mobile) reply and suggest to go with r13</w:t>
      </w:r>
    </w:p>
    <w:p w14:paraId="09FAF064" w14:textId="77777777" w:rsidR="00856FAA" w:rsidRPr="00856FAA" w:rsidRDefault="00856FAA" w:rsidP="00856FAA">
      <w:pPr>
        <w:pStyle w:val="FP"/>
        <w:keepNext/>
        <w:rPr>
          <w:i/>
        </w:rPr>
      </w:pPr>
      <w:r w:rsidRPr="00856FAA">
        <w:rPr>
          <w:i/>
        </w:rPr>
        <w:t>Hui (Huawei) prefers r14 but ok with r13.</w:t>
      </w:r>
    </w:p>
    <w:p w14:paraId="7AE4F1A2" w14:textId="77777777" w:rsidR="00856FAA" w:rsidRPr="00856FAA" w:rsidRDefault="00856FAA" w:rsidP="00856FAA">
      <w:pPr>
        <w:pStyle w:val="FP"/>
        <w:keepNext/>
        <w:rPr>
          <w:i/>
        </w:rPr>
      </w:pPr>
      <w:r w:rsidRPr="00856FAA">
        <w:rPr>
          <w:i/>
        </w:rPr>
        <w:t>Devaki (Nokia) prefers r15 but ok with r13 in the interest of progress.</w:t>
      </w:r>
    </w:p>
    <w:p w14:paraId="3C16D4BB" w14:textId="77777777" w:rsidR="00856FAA" w:rsidRPr="00856FAA" w:rsidRDefault="00856FAA" w:rsidP="00856FAA">
      <w:pPr>
        <w:pStyle w:val="FP"/>
        <w:keepNext/>
        <w:rPr>
          <w:i/>
        </w:rPr>
      </w:pPr>
      <w:r w:rsidRPr="00856FAA">
        <w:rPr>
          <w:i/>
        </w:rPr>
        <w:t>Dan(China Mobile) Thanks Devaki and reply</w:t>
      </w:r>
    </w:p>
    <w:p w14:paraId="52EBCD98" w14:textId="77777777" w:rsidR="00856FAA" w:rsidRPr="00856FAA" w:rsidRDefault="00856FAA" w:rsidP="00856FAA">
      <w:pPr>
        <w:pStyle w:val="FP"/>
        <w:keepNext/>
        <w:rPr>
          <w:i/>
        </w:rPr>
      </w:pPr>
      <w:r w:rsidRPr="00856FAA">
        <w:rPr>
          <w:i/>
        </w:rPr>
        <w:t>Xiaowan (vivo) prefers r14 and is also OK to go with r13.</w:t>
      </w:r>
    </w:p>
    <w:p w14:paraId="3B3B1AE2" w14:textId="77777777" w:rsidR="00856FAA" w:rsidRPr="00856FAA" w:rsidRDefault="00856FAA" w:rsidP="00856FAA">
      <w:pPr>
        <w:pStyle w:val="FP"/>
        <w:keepNext/>
        <w:rPr>
          <w:i/>
        </w:rPr>
      </w:pPr>
      <w:r w:rsidRPr="00856FAA">
        <w:rPr>
          <w:i/>
        </w:rPr>
        <w:t>Shabnam (Ericsson) Ericsson can only accept r11 or r13 with the last NOTE reinstated on SA4 coordination.</w:t>
      </w:r>
    </w:p>
    <w:p w14:paraId="658321B2" w14:textId="77777777" w:rsidR="00856FAA" w:rsidRPr="00856FAA" w:rsidRDefault="00856FAA" w:rsidP="00856FAA">
      <w:pPr>
        <w:pStyle w:val="FP"/>
        <w:keepNext/>
        <w:rPr>
          <w:i/>
        </w:rPr>
      </w:pPr>
      <w:r w:rsidRPr="00856FAA">
        <w:rPr>
          <w:i/>
        </w:rPr>
        <w:t>Dan(China Mobile) reply to Shabnam</w:t>
      </w:r>
    </w:p>
    <w:p w14:paraId="72B0A272"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prefers r15. Can live with r13. Suggests a change in r15 in an attempt to make r15 acceptable.</w:t>
      </w:r>
    </w:p>
    <w:p w14:paraId="7D54E81F" w14:textId="77777777" w:rsidR="00856FAA" w:rsidRPr="00856FAA" w:rsidRDefault="00856FAA" w:rsidP="00856FAA">
      <w:pPr>
        <w:pStyle w:val="FP"/>
        <w:keepNext/>
        <w:rPr>
          <w:i/>
        </w:rPr>
      </w:pPr>
      <w:r w:rsidRPr="00856FAA">
        <w:rPr>
          <w:i/>
        </w:rPr>
        <w:t>Lei(Tencent) provides comments and propose to discuss in CC#4 (r13 as base).</w:t>
      </w:r>
    </w:p>
    <w:p w14:paraId="3D59DF14" w14:textId="77777777" w:rsidR="00856FAA" w:rsidRPr="00856FAA" w:rsidRDefault="00856FAA" w:rsidP="00856FAA">
      <w:pPr>
        <w:pStyle w:val="FP"/>
        <w:keepNext/>
        <w:rPr>
          <w:i/>
        </w:rPr>
      </w:pPr>
      <w:r w:rsidRPr="00856FAA">
        <w:rPr>
          <w:i/>
        </w:rPr>
        <w:t>Dario (Qualcomm) supports E///'s proposal (r11 or r13 + NOTE)</w:t>
      </w:r>
    </w:p>
    <w:p w14:paraId="3BCFD8CF" w14:textId="77777777" w:rsidR="00856FAA" w:rsidRPr="00856FAA" w:rsidRDefault="00856FAA" w:rsidP="00856FAA">
      <w:pPr>
        <w:pStyle w:val="FP"/>
        <w:keepNext/>
        <w:rPr>
          <w:i/>
        </w:rPr>
      </w:pPr>
      <w:r w:rsidRPr="00856FAA">
        <w:rPr>
          <w:i/>
        </w:rPr>
        <w:t>==== 8.X, 9.X, 10.X Final Deadline ====</w:t>
      </w:r>
    </w:p>
    <w:p w14:paraId="2FBD4F2C" w14:textId="77777777" w:rsidR="00856FAA" w:rsidRPr="00856FAA" w:rsidRDefault="00856FAA" w:rsidP="00856FAA">
      <w:pPr>
        <w:pStyle w:val="FP"/>
        <w:keepNext/>
        <w:rPr>
          <w:i/>
        </w:rPr>
      </w:pPr>
      <w:r w:rsidRPr="00856FAA">
        <w:rPr>
          <w:i/>
        </w:rPr>
        <w:t>Dan (China Mobile) propose to use r13+NOTE in CC4</w:t>
      </w:r>
    </w:p>
    <w:p w14:paraId="0C9319E3" w14:textId="77777777" w:rsidR="00856FAA" w:rsidRPr="00856FAA" w:rsidRDefault="00856FAA" w:rsidP="00856FAA">
      <w:pPr>
        <w:pStyle w:val="FP"/>
        <w:keepNext/>
        <w:rPr>
          <w:i/>
        </w:rPr>
      </w:pPr>
      <w:r w:rsidRPr="00856FAA">
        <w:rPr>
          <w:i/>
        </w:rPr>
        <w:t>Dan (China Mobile) suggest to use r13+NOTE for CC#4 discussion</w:t>
      </w:r>
    </w:p>
    <w:p w14:paraId="0254D736" w14:textId="77777777" w:rsidR="00856FAA" w:rsidRPr="00856FAA" w:rsidRDefault="00856FAA" w:rsidP="00856FAA">
      <w:pPr>
        <w:pStyle w:val="FP"/>
        <w:keepNext/>
        <w:rPr>
          <w:i/>
        </w:rPr>
      </w:pPr>
      <w:r w:rsidRPr="00856FAA">
        <w:rPr>
          <w:i/>
        </w:rPr>
        <w:t>Lei (Tencent) agree with the way forward proposed by Dan(China Mobile) and provide r16 which equals r13+NOTE. Request to check before CC#4 to save our online discussion time.</w:t>
      </w:r>
    </w:p>
    <w:p w14:paraId="0BD0D982" w14:textId="77777777" w:rsidR="00856FAA" w:rsidRPr="00856FAA" w:rsidRDefault="00856FAA" w:rsidP="00856FAA">
      <w:pPr>
        <w:pStyle w:val="FP"/>
        <w:keepNext/>
        <w:rPr>
          <w:i/>
        </w:rPr>
      </w:pPr>
      <w:r w:rsidRPr="00856FAA">
        <w:rPr>
          <w:i/>
        </w:rPr>
        <w:t>Mike (</w:t>
      </w:r>
      <w:proofErr w:type="spellStart"/>
      <w:r w:rsidRPr="00856FAA">
        <w:rPr>
          <w:i/>
        </w:rPr>
        <w:t>InterDigital</w:t>
      </w:r>
      <w:proofErr w:type="spellEnd"/>
      <w:r w:rsidRPr="00856FAA">
        <w:rPr>
          <w:i/>
        </w:rPr>
        <w:t>) is ok with r16 (r13+note)</w:t>
      </w:r>
    </w:p>
    <w:p w14:paraId="3CE910D3" w14:textId="77777777" w:rsidR="00FD331C" w:rsidRPr="00856FAA" w:rsidRDefault="00FD331C" w:rsidP="00FD331C">
      <w:pPr>
        <w:pStyle w:val="FP"/>
        <w:keepNext/>
        <w:rPr>
          <w:i/>
        </w:rPr>
      </w:pPr>
    </w:p>
    <w:p w14:paraId="5437335C" w14:textId="77777777" w:rsidR="00FD331C" w:rsidRPr="00011C4F" w:rsidRDefault="00FD331C" w:rsidP="00FD331C">
      <w:pPr>
        <w:keepNext/>
        <w:rPr>
          <w:b/>
          <w:bCs/>
        </w:rPr>
      </w:pPr>
      <w:r w:rsidRPr="00011C4F">
        <w:rPr>
          <w:b/>
          <w:bCs/>
        </w:rPr>
        <w:t>Discussion and conclusion:</w:t>
      </w:r>
    </w:p>
    <w:p w14:paraId="1C6B8715" w14:textId="73783857" w:rsidR="00856FAA" w:rsidRDefault="00EC62AD" w:rsidP="00856FAA">
      <w:r>
        <w:t xml:space="preserve">Tencent proposed r13 with an additional note. This was agreed and revised in </w:t>
      </w:r>
      <w:r w:rsidRPr="00EC62AD">
        <w:rPr>
          <w:color w:val="0000FF"/>
        </w:rPr>
        <w:t>S2-2201853</w:t>
      </w:r>
      <w:r>
        <w:t xml:space="preserve">, which was </w:t>
      </w:r>
      <w:r w:rsidRPr="00C3284B">
        <w:rPr>
          <w:color w:val="FF0000"/>
          <w:lang w:eastAsia="en-US"/>
        </w:rPr>
        <w:t>approved</w:t>
      </w:r>
      <w:r>
        <w:t>.</w:t>
      </w:r>
    </w:p>
    <w:p w14:paraId="66165984" w14:textId="77777777" w:rsidR="00EC62AD" w:rsidRPr="00EC62AD" w:rsidRDefault="00EC62AD" w:rsidP="00856FAA"/>
    <w:p w14:paraId="33A0F023" w14:textId="77777777" w:rsidR="00856FAA" w:rsidRDefault="00856FAA" w:rsidP="00856FAA">
      <w:pPr>
        <w:keepNext/>
        <w:pBdr>
          <w:top w:val="single" w:sz="4" w:space="1" w:color="auto"/>
        </w:pBdr>
      </w:pPr>
      <w:r>
        <w:rPr>
          <w:color w:val="0000FF"/>
        </w:rPr>
        <w:t>TD S2</w:t>
      </w:r>
      <w:r>
        <w:rPr>
          <w:color w:val="0000FF"/>
        </w:rPr>
        <w:noBreakHyphen/>
        <w:t>2200243</w:t>
      </w:r>
      <w:r>
        <w:t xml:space="preserve"> (P-CR) New KI: 5GS information exposure to application for application layer AI/ML operation. (Source: Qualcomm Incorporated, China Telecom, KDDI, Samsung, OPPO, </w:t>
      </w:r>
      <w:proofErr w:type="spellStart"/>
      <w:r>
        <w:t>InterDigital</w:t>
      </w:r>
      <w:proofErr w:type="spellEnd"/>
      <w:r>
        <w:t xml:space="preserve"> Inc)</w:t>
      </w:r>
    </w:p>
    <w:p w14:paraId="40294183" w14:textId="77777777" w:rsidR="00856FAA" w:rsidRPr="00011C4F" w:rsidRDefault="00856FAA" w:rsidP="00856FAA">
      <w:pPr>
        <w:pStyle w:val="FP"/>
        <w:keepNext/>
        <w:rPr>
          <w:b/>
          <w:i/>
        </w:rPr>
      </w:pPr>
      <w:r w:rsidRPr="00011C4F">
        <w:rPr>
          <w:b/>
          <w:i/>
        </w:rPr>
        <w:t>e-mail comments:</w:t>
      </w:r>
    </w:p>
    <w:p w14:paraId="09C30D6B" w14:textId="77777777" w:rsidR="00856FAA" w:rsidRPr="00856FAA" w:rsidRDefault="00856FAA" w:rsidP="00856FAA">
      <w:pPr>
        <w:pStyle w:val="FP"/>
        <w:keepNext/>
        <w:rPr>
          <w:i/>
        </w:rPr>
      </w:pPr>
      <w:r w:rsidRPr="00856FAA">
        <w:rPr>
          <w:i/>
        </w:rPr>
        <w:t xml:space="preserve">Tricci (OPPO): On behalf of the </w:t>
      </w:r>
      <w:proofErr w:type="spellStart"/>
      <w:r w:rsidRPr="00856FAA">
        <w:rPr>
          <w:i/>
        </w:rPr>
        <w:t>FS_AIMLsys</w:t>
      </w:r>
      <w:proofErr w:type="spellEnd"/>
      <w:r w:rsidRPr="00856FAA">
        <w:rPr>
          <w:i/>
        </w:rPr>
        <w:t xml:space="preserve"> colleagues, submitting the r01 rapporteur merged version of the PCR for WT#1.1b to be used as the baseline to discuss 5GC Exposure Enhancement to support authorized 3rd party for </w:t>
      </w:r>
      <w:r w:rsidRPr="00856FAA">
        <w:rPr>
          <w:i/>
        </w:rPr>
        <w:lastRenderedPageBreak/>
        <w:t xml:space="preserve">Application Layer AI / ML Operation. It is proposed to merge </w:t>
      </w:r>
      <w:r>
        <w:rPr>
          <w:i/>
          <w:color w:val="0000FF"/>
        </w:rPr>
        <w:t>TD S2</w:t>
      </w:r>
      <w:r>
        <w:rPr>
          <w:i/>
          <w:color w:val="0000FF"/>
        </w:rPr>
        <w:noBreakHyphen/>
        <w:t>2200120</w:t>
      </w:r>
      <w:r w:rsidRPr="00856FAA">
        <w:rPr>
          <w:i/>
        </w:rPr>
        <w:t xml:space="preserve">, </w:t>
      </w:r>
      <w:r>
        <w:rPr>
          <w:i/>
          <w:color w:val="0000FF"/>
        </w:rPr>
        <w:t>TD S2</w:t>
      </w:r>
      <w:r>
        <w:rPr>
          <w:i/>
          <w:color w:val="0000FF"/>
        </w:rPr>
        <w:noBreakHyphen/>
        <w:t>2200223</w:t>
      </w:r>
      <w:r w:rsidRPr="00856FAA">
        <w:rPr>
          <w:i/>
        </w:rPr>
        <w:t xml:space="preserve">, </w:t>
      </w:r>
      <w:r>
        <w:rPr>
          <w:i/>
          <w:color w:val="0000FF"/>
        </w:rPr>
        <w:t>TD S2</w:t>
      </w:r>
      <w:r>
        <w:rPr>
          <w:i/>
          <w:color w:val="0000FF"/>
        </w:rPr>
        <w:noBreakHyphen/>
        <w:t>2200233</w:t>
      </w:r>
      <w:r w:rsidRPr="00856FAA">
        <w:rPr>
          <w:i/>
        </w:rPr>
        <w:t xml:space="preserve"> and </w:t>
      </w:r>
      <w:r>
        <w:rPr>
          <w:i/>
          <w:color w:val="0000FF"/>
        </w:rPr>
        <w:t>TD S2</w:t>
      </w:r>
      <w:r>
        <w:rPr>
          <w:i/>
          <w:color w:val="0000FF"/>
        </w:rPr>
        <w:noBreakHyphen/>
        <w:t>2200227</w:t>
      </w:r>
      <w:r w:rsidRPr="00856FAA">
        <w:rPr>
          <w:i/>
        </w:rPr>
        <w:t xml:space="preserve"> into this </w:t>
      </w:r>
      <w:r>
        <w:rPr>
          <w:i/>
          <w:color w:val="0000FF"/>
        </w:rPr>
        <w:t>TD S2</w:t>
      </w:r>
      <w:r>
        <w:rPr>
          <w:i/>
          <w:color w:val="0000FF"/>
        </w:rPr>
        <w:noBreakHyphen/>
        <w:t>2200243</w:t>
      </w:r>
      <w:r w:rsidRPr="00856FAA">
        <w:rPr>
          <w:i/>
        </w:rPr>
        <w:t>.</w:t>
      </w:r>
    </w:p>
    <w:p w14:paraId="1AE678A5" w14:textId="77777777" w:rsidR="00856FAA" w:rsidRPr="00856FAA" w:rsidRDefault="00856FAA" w:rsidP="00856FAA">
      <w:pPr>
        <w:pStyle w:val="FP"/>
        <w:keepNext/>
        <w:rPr>
          <w:i/>
        </w:rPr>
      </w:pPr>
      <w:r w:rsidRPr="00856FAA">
        <w:rPr>
          <w:i/>
        </w:rPr>
        <w:t>Tricci (OPPO) provides r02 for further comments on KI related WT#1.1b for exposure extensions to authorized 3rd party to support application AI/ML operation.</w:t>
      </w:r>
    </w:p>
    <w:p w14:paraId="16AF2351" w14:textId="77777777" w:rsidR="00856FAA" w:rsidRPr="00856FAA" w:rsidRDefault="00856FAA" w:rsidP="00856FAA">
      <w:pPr>
        <w:pStyle w:val="FP"/>
        <w:keepNext/>
        <w:rPr>
          <w:i/>
        </w:rPr>
      </w:pPr>
      <w:r w:rsidRPr="00856FAA">
        <w:rPr>
          <w:i/>
        </w:rPr>
        <w:t>David (Samsung) corrects link to r01.</w:t>
      </w:r>
    </w:p>
    <w:p w14:paraId="57EA97F1" w14:textId="77777777" w:rsidR="00856FAA" w:rsidRPr="00856FAA" w:rsidRDefault="00856FAA" w:rsidP="00856FAA">
      <w:pPr>
        <w:pStyle w:val="FP"/>
        <w:keepNext/>
        <w:rPr>
          <w:i/>
        </w:rPr>
      </w:pPr>
      <w:r w:rsidRPr="00856FAA">
        <w:rPr>
          <w:i/>
        </w:rPr>
        <w:t>Tricci (OPPO) thanks David (Samsung) for providing the corrected link to r01.</w:t>
      </w:r>
    </w:p>
    <w:p w14:paraId="5DD3D742" w14:textId="77777777" w:rsidR="00856FAA" w:rsidRPr="00856FAA" w:rsidRDefault="00856FAA" w:rsidP="00856FAA">
      <w:pPr>
        <w:pStyle w:val="FP"/>
        <w:keepNext/>
        <w:rPr>
          <w:i/>
        </w:rPr>
      </w:pPr>
      <w:proofErr w:type="spellStart"/>
      <w:r w:rsidRPr="00856FAA">
        <w:rPr>
          <w:i/>
        </w:rPr>
        <w:t>Chien</w:t>
      </w:r>
      <w:proofErr w:type="spellEnd"/>
      <w:r w:rsidRPr="00856FAA">
        <w:rPr>
          <w:i/>
        </w:rPr>
        <w:t xml:space="preserve">-Sheng (MediaTek) comments on </w:t>
      </w:r>
      <w:r>
        <w:rPr>
          <w:i/>
          <w:color w:val="0000FF"/>
        </w:rPr>
        <w:t>TD S2</w:t>
      </w:r>
      <w:r>
        <w:rPr>
          <w:i/>
          <w:color w:val="0000FF"/>
        </w:rPr>
        <w:noBreakHyphen/>
        <w:t>2200243</w:t>
      </w:r>
      <w:r w:rsidRPr="00856FAA">
        <w:rPr>
          <w:i/>
        </w:rPr>
        <w:t>.</w:t>
      </w:r>
    </w:p>
    <w:p w14:paraId="22F5EF99" w14:textId="77777777" w:rsidR="00856FAA" w:rsidRPr="00856FAA" w:rsidRDefault="00856FAA" w:rsidP="00856FAA">
      <w:pPr>
        <w:pStyle w:val="FP"/>
        <w:keepNext/>
        <w:rPr>
          <w:i/>
        </w:rPr>
      </w:pPr>
      <w:r w:rsidRPr="00856FAA">
        <w:rPr>
          <w:i/>
        </w:rPr>
        <w:t xml:space="preserve">Tricci (OPPO) thanks </w:t>
      </w:r>
      <w:proofErr w:type="spellStart"/>
      <w:r w:rsidRPr="00856FAA">
        <w:rPr>
          <w:i/>
        </w:rPr>
        <w:t>Chien</w:t>
      </w:r>
      <w:proofErr w:type="spellEnd"/>
      <w:r w:rsidRPr="00856FAA">
        <w:rPr>
          <w:i/>
        </w:rPr>
        <w:t xml:space="preserve">-Sheng (MediaTek) comments on </w:t>
      </w:r>
      <w:r>
        <w:rPr>
          <w:i/>
          <w:color w:val="0000FF"/>
        </w:rPr>
        <w:t>TD S2</w:t>
      </w:r>
      <w:r>
        <w:rPr>
          <w:i/>
          <w:color w:val="0000FF"/>
        </w:rPr>
        <w:noBreakHyphen/>
        <w:t>2200243</w:t>
      </w:r>
      <w:r w:rsidRPr="00856FAA">
        <w:rPr>
          <w:i/>
        </w:rPr>
        <w:t>.</w:t>
      </w:r>
    </w:p>
    <w:p w14:paraId="4FF57448" w14:textId="77777777" w:rsidR="00856FAA" w:rsidRPr="00856FAA" w:rsidRDefault="00856FAA" w:rsidP="00856FAA">
      <w:pPr>
        <w:pStyle w:val="FP"/>
        <w:keepNext/>
        <w:rPr>
          <w:i/>
        </w:rPr>
      </w:pPr>
      <w:r w:rsidRPr="00856FAA">
        <w:rPr>
          <w:i/>
        </w:rPr>
        <w:t>Juan Zhang (Qualcomm) provides r03</w:t>
      </w:r>
    </w:p>
    <w:p w14:paraId="167AD4BC" w14:textId="77777777" w:rsidR="00856FAA" w:rsidRPr="00856FAA" w:rsidRDefault="00856FAA" w:rsidP="00856FAA">
      <w:pPr>
        <w:pStyle w:val="FP"/>
        <w:keepNext/>
        <w:rPr>
          <w:i/>
        </w:rPr>
      </w:pPr>
      <w:r w:rsidRPr="00856FAA">
        <w:rPr>
          <w:i/>
        </w:rPr>
        <w:t>Tricci (OPPO) thanks Juan Zhang (Qualcomm) to provide a revision. OPPO provides revision r04 to restore an aspect in the KI based on SA1 requirement and was not captured in any other KI.</w:t>
      </w:r>
    </w:p>
    <w:p w14:paraId="013FFD54" w14:textId="77777777" w:rsidR="00856FAA" w:rsidRPr="00856FAA" w:rsidRDefault="00856FAA" w:rsidP="00856FAA">
      <w:pPr>
        <w:pStyle w:val="FP"/>
        <w:keepNext/>
        <w:rPr>
          <w:i/>
        </w:rPr>
      </w:pPr>
      <w:r w:rsidRPr="00856FAA">
        <w:rPr>
          <w:i/>
        </w:rPr>
        <w:t>Yannick (Nokia): Nokia requests for clarification on r04.</w:t>
      </w:r>
    </w:p>
    <w:p w14:paraId="0EE62881" w14:textId="77777777" w:rsidR="00856FAA" w:rsidRPr="00856FAA" w:rsidRDefault="00856FAA" w:rsidP="00856FAA">
      <w:pPr>
        <w:pStyle w:val="FP"/>
        <w:keepNext/>
        <w:rPr>
          <w:i/>
        </w:rPr>
      </w:pPr>
      <w:r w:rsidRPr="00856FAA">
        <w:rPr>
          <w:i/>
        </w:rPr>
        <w:t xml:space="preserve">Tricci (OPPO) thanks Yannick (Nokia) comments. Please see my responses </w:t>
      </w:r>
      <w:proofErr w:type="spellStart"/>
      <w:r w:rsidRPr="00856FAA">
        <w:rPr>
          <w:i/>
        </w:rPr>
        <w:t>inline</w:t>
      </w:r>
      <w:proofErr w:type="spellEnd"/>
      <w:r w:rsidRPr="00856FAA">
        <w:rPr>
          <w:i/>
        </w:rPr>
        <w:t xml:space="preserve"> with you below in orange.</w:t>
      </w:r>
    </w:p>
    <w:p w14:paraId="2EAC9E0E" w14:textId="77777777" w:rsidR="00856FAA" w:rsidRPr="00856FAA" w:rsidRDefault="00856FAA" w:rsidP="00856FAA">
      <w:pPr>
        <w:pStyle w:val="FP"/>
        <w:keepNext/>
        <w:rPr>
          <w:i/>
        </w:rPr>
      </w:pPr>
      <w:r w:rsidRPr="00856FAA">
        <w:rPr>
          <w:i/>
        </w:rPr>
        <w:t>Yannick (Nokia): Nokia relies to Oppo (Tricci).</w:t>
      </w:r>
    </w:p>
    <w:p w14:paraId="2F383F1D" w14:textId="77777777" w:rsidR="00856FAA" w:rsidRPr="00856FAA" w:rsidRDefault="00856FAA" w:rsidP="00856FAA">
      <w:pPr>
        <w:pStyle w:val="FP"/>
        <w:keepNext/>
        <w:rPr>
          <w:i/>
        </w:rPr>
      </w:pPr>
      <w:r w:rsidRPr="00856FAA">
        <w:rPr>
          <w:i/>
        </w:rPr>
        <w:t>Tricci (OPPO) thanks Yannick (Nokia) feedback. OPPO has no strong opinion to whether to consolidate all three bullets into the merged bullet. Hence, OPPO provide r05 to consolidate the three bullets. Please check.</w:t>
      </w:r>
    </w:p>
    <w:p w14:paraId="1BDA0A53"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provides comments.</w:t>
      </w:r>
    </w:p>
    <w:p w14:paraId="16CAD8A0"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thanks Tricci and provides r06.</w:t>
      </w:r>
    </w:p>
    <w:p w14:paraId="7EE5325F" w14:textId="77777777" w:rsidR="00856FAA" w:rsidRPr="00856FAA" w:rsidRDefault="00856FAA" w:rsidP="00856FAA">
      <w:pPr>
        <w:pStyle w:val="FP"/>
        <w:keepNext/>
        <w:rPr>
          <w:i/>
        </w:rPr>
      </w:pPr>
      <w:r w:rsidRPr="00856FAA">
        <w:rPr>
          <w:i/>
        </w:rPr>
        <w:t>Zhang (Ericsson) asks for clarification</w:t>
      </w:r>
    </w:p>
    <w:p w14:paraId="39CA7091" w14:textId="77777777" w:rsidR="00856FAA" w:rsidRPr="00856FAA" w:rsidRDefault="00856FAA" w:rsidP="00856FAA">
      <w:pPr>
        <w:pStyle w:val="FP"/>
        <w:keepNext/>
        <w:rPr>
          <w:i/>
        </w:rPr>
      </w:pPr>
      <w:r w:rsidRPr="00856FAA">
        <w:rPr>
          <w:i/>
        </w:rPr>
        <w:t>Yannick (Nokia): Nokia provides r07.</w:t>
      </w:r>
    </w:p>
    <w:p w14:paraId="264D4B43" w14:textId="77777777" w:rsidR="00856FAA" w:rsidRPr="00856FAA" w:rsidRDefault="00856FAA" w:rsidP="00856FAA">
      <w:pPr>
        <w:pStyle w:val="FP"/>
        <w:keepNext/>
        <w:rPr>
          <w:i/>
        </w:rPr>
      </w:pPr>
      <w:r w:rsidRPr="00856FAA">
        <w:rPr>
          <w:i/>
        </w:rPr>
        <w:t>Guillaume (MediaTek) comments and provide r08 with a rewording.</w:t>
      </w:r>
    </w:p>
    <w:p w14:paraId="7E4D01FB" w14:textId="77777777" w:rsidR="00856FAA" w:rsidRPr="00856FAA" w:rsidRDefault="00856FAA" w:rsidP="00856FAA">
      <w:pPr>
        <w:pStyle w:val="FP"/>
        <w:keepNext/>
        <w:rPr>
          <w:i/>
        </w:rPr>
      </w:pPr>
      <w:r w:rsidRPr="00856FAA">
        <w:rPr>
          <w:i/>
        </w:rPr>
        <w:t>Zhang (Ericsson) provides comments</w:t>
      </w:r>
    </w:p>
    <w:p w14:paraId="6B5206AC" w14:textId="77777777" w:rsidR="00856FAA" w:rsidRPr="00856FAA" w:rsidRDefault="00856FAA" w:rsidP="00856FAA">
      <w:pPr>
        <w:pStyle w:val="FP"/>
        <w:keepNext/>
        <w:rPr>
          <w:i/>
        </w:rPr>
      </w:pPr>
      <w:r w:rsidRPr="00856FAA">
        <w:rPr>
          <w:i/>
        </w:rPr>
        <w:t>Tricci (OPPO) welcomes Guillaume to join the discussions and would like to provide further comments on this topic.</w:t>
      </w:r>
    </w:p>
    <w:p w14:paraId="44D6E481" w14:textId="77777777" w:rsidR="00856FAA" w:rsidRPr="00856FAA" w:rsidRDefault="00856FAA" w:rsidP="00856FAA">
      <w:pPr>
        <w:pStyle w:val="FP"/>
        <w:keepNext/>
        <w:rPr>
          <w:i/>
        </w:rPr>
      </w:pPr>
      <w:proofErr w:type="spellStart"/>
      <w:r w:rsidRPr="00856FAA">
        <w:rPr>
          <w:i/>
        </w:rPr>
        <w:t>Megha</w:t>
      </w:r>
      <w:proofErr w:type="spellEnd"/>
      <w:r w:rsidRPr="00856FAA">
        <w:rPr>
          <w:i/>
        </w:rPr>
        <w:t>(Intel) provides r09 with some comments</w:t>
      </w:r>
    </w:p>
    <w:p w14:paraId="0308F19F" w14:textId="77777777" w:rsidR="00856FAA" w:rsidRPr="00856FAA" w:rsidRDefault="00856FAA" w:rsidP="00856FAA">
      <w:pPr>
        <w:pStyle w:val="FP"/>
        <w:keepNext/>
        <w:rPr>
          <w:i/>
        </w:rPr>
      </w:pPr>
      <w:r w:rsidRPr="00856FAA">
        <w:rPr>
          <w:i/>
        </w:rPr>
        <w:t>Yannick (Nokia): Nokia comments on user consent.</w:t>
      </w:r>
    </w:p>
    <w:p w14:paraId="092A228D" w14:textId="77777777" w:rsidR="00856FAA" w:rsidRPr="00856FAA" w:rsidRDefault="00856FAA" w:rsidP="00856FAA">
      <w:pPr>
        <w:pStyle w:val="FP"/>
        <w:keepNext/>
        <w:rPr>
          <w:i/>
        </w:rPr>
      </w:pPr>
      <w:r w:rsidRPr="00856FAA">
        <w:rPr>
          <w:i/>
        </w:rPr>
        <w:t>Tricci (OPPO) responds to Yannick (Nokia) question.</w:t>
      </w:r>
    </w:p>
    <w:p w14:paraId="307C4122" w14:textId="77777777" w:rsidR="00856FAA" w:rsidRPr="00856FAA" w:rsidRDefault="00856FAA" w:rsidP="00856FAA">
      <w:pPr>
        <w:pStyle w:val="FP"/>
        <w:keepNext/>
        <w:rPr>
          <w:i/>
        </w:rPr>
      </w:pPr>
      <w:r w:rsidRPr="00856FAA">
        <w:rPr>
          <w:i/>
        </w:rPr>
        <w:t>Guillaume (MediaTek Inc.) responds to Zhang (Ericsson)</w:t>
      </w:r>
    </w:p>
    <w:p w14:paraId="29DB91E1" w14:textId="77777777" w:rsidR="00856FAA" w:rsidRPr="00856FAA" w:rsidRDefault="00856FAA" w:rsidP="00856FAA">
      <w:pPr>
        <w:pStyle w:val="FP"/>
        <w:keepNext/>
        <w:rPr>
          <w:i/>
        </w:rPr>
      </w:pPr>
      <w:r w:rsidRPr="00856FAA">
        <w:rPr>
          <w:i/>
        </w:rPr>
        <w:t>Juan Zhang (Qualcomm) provides a cleanup version in R10.</w:t>
      </w:r>
    </w:p>
    <w:p w14:paraId="67783BD7" w14:textId="77777777" w:rsidR="00856FAA" w:rsidRPr="00856FAA" w:rsidRDefault="00856FAA" w:rsidP="00856FAA">
      <w:pPr>
        <w:pStyle w:val="FP"/>
        <w:keepNext/>
        <w:rPr>
          <w:i/>
        </w:rPr>
      </w:pPr>
      <w:r w:rsidRPr="00856FAA">
        <w:rPr>
          <w:i/>
        </w:rPr>
        <w:t>Zhang (Ericsson) is fine with r10 and co-sign</w:t>
      </w:r>
    </w:p>
    <w:p w14:paraId="0A9C9A29"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provides r11.</w:t>
      </w:r>
    </w:p>
    <w:p w14:paraId="34D2DA08" w14:textId="77777777" w:rsidR="00856FAA" w:rsidRPr="00856FAA" w:rsidRDefault="00856FAA" w:rsidP="00856FAA">
      <w:pPr>
        <w:pStyle w:val="FP"/>
        <w:keepNext/>
        <w:rPr>
          <w:i/>
        </w:rPr>
      </w:pPr>
      <w:r w:rsidRPr="00856FAA">
        <w:rPr>
          <w:i/>
        </w:rPr>
        <w:t>Malla (NTT DOCOMO) provides r12 and object to initial and earlier revisions.</w:t>
      </w:r>
    </w:p>
    <w:p w14:paraId="18033528" w14:textId="77777777" w:rsidR="00856FAA" w:rsidRPr="00856FAA" w:rsidRDefault="00856FAA" w:rsidP="00856FAA">
      <w:pPr>
        <w:pStyle w:val="FP"/>
        <w:keepNext/>
        <w:rPr>
          <w:i/>
        </w:rPr>
      </w:pPr>
      <w:r w:rsidRPr="00856FAA">
        <w:rPr>
          <w:i/>
        </w:rPr>
        <w:t>Tricci (OPPO) provides r13 based on r12 for some editorial clean up and to add the reference to TS 22.261.</w:t>
      </w:r>
    </w:p>
    <w:p w14:paraId="4E1B079D"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provides comments on r13.</w:t>
      </w:r>
    </w:p>
    <w:p w14:paraId="7DFFE1D5" w14:textId="77777777" w:rsidR="00856FAA" w:rsidRPr="00856FAA" w:rsidRDefault="00856FAA" w:rsidP="00856FAA">
      <w:pPr>
        <w:pStyle w:val="FP"/>
        <w:keepNext/>
        <w:rPr>
          <w:i/>
        </w:rPr>
      </w:pPr>
      <w:r w:rsidRPr="00856FAA">
        <w:rPr>
          <w:i/>
        </w:rPr>
        <w:t xml:space="preserve">Malla (NTT DOCOMO) replies to </w:t>
      </w:r>
      <w:proofErr w:type="spellStart"/>
      <w:r w:rsidRPr="00856FAA">
        <w:rPr>
          <w:i/>
        </w:rPr>
        <w:t>Chien</w:t>
      </w:r>
      <w:proofErr w:type="spellEnd"/>
      <w:r w:rsidRPr="00856FAA">
        <w:rPr>
          <w:i/>
        </w:rPr>
        <w:t>-Sheng (MediaTek).</w:t>
      </w:r>
    </w:p>
    <w:p w14:paraId="5C879360" w14:textId="77777777" w:rsidR="00856FAA" w:rsidRPr="00856FAA" w:rsidRDefault="00856FAA" w:rsidP="00856FAA">
      <w:pPr>
        <w:pStyle w:val="FP"/>
        <w:keepNext/>
        <w:rPr>
          <w:i/>
        </w:rPr>
      </w:pPr>
      <w:r w:rsidRPr="00856FAA">
        <w:rPr>
          <w:i/>
        </w:rPr>
        <w:t>Zhang (Ericsson) provides r14 and co-sign</w:t>
      </w:r>
    </w:p>
    <w:p w14:paraId="582DB266" w14:textId="77777777" w:rsidR="00856FAA" w:rsidRPr="00856FAA" w:rsidRDefault="00856FAA" w:rsidP="00856FAA">
      <w:pPr>
        <w:pStyle w:val="FP"/>
        <w:keepNext/>
        <w:rPr>
          <w:i/>
        </w:rPr>
      </w:pPr>
      <w:r w:rsidRPr="00856FAA">
        <w:rPr>
          <w:i/>
        </w:rPr>
        <w:t>David (Samsung) provides r15 and co-signs</w:t>
      </w:r>
    </w:p>
    <w:p w14:paraId="6C21DBCD" w14:textId="77777777" w:rsidR="00856FAA" w:rsidRPr="00856FAA" w:rsidRDefault="00856FAA" w:rsidP="00856FAA">
      <w:pPr>
        <w:pStyle w:val="FP"/>
        <w:keepNext/>
        <w:rPr>
          <w:i/>
        </w:rPr>
      </w:pPr>
      <w:r w:rsidRPr="00856FAA">
        <w:rPr>
          <w:i/>
        </w:rPr>
        <w:t>Wang Yuan (Huawei) provides r16 and co-sign.</w:t>
      </w:r>
    </w:p>
    <w:p w14:paraId="69FA4520" w14:textId="77777777" w:rsidR="00856FAA" w:rsidRPr="00856FAA" w:rsidRDefault="00856FAA" w:rsidP="00856FAA">
      <w:pPr>
        <w:pStyle w:val="FP"/>
        <w:keepNext/>
        <w:rPr>
          <w:i/>
        </w:rPr>
      </w:pPr>
      <w:proofErr w:type="spellStart"/>
      <w:r w:rsidRPr="00856FAA">
        <w:rPr>
          <w:i/>
        </w:rPr>
        <w:t>Megha</w:t>
      </w:r>
      <w:proofErr w:type="spellEnd"/>
      <w:r w:rsidRPr="00856FAA">
        <w:rPr>
          <w:i/>
        </w:rPr>
        <w:t>(Intel) provides r017</w:t>
      </w:r>
    </w:p>
    <w:p w14:paraId="413ACDFE" w14:textId="77777777" w:rsidR="00856FAA" w:rsidRPr="00856FAA" w:rsidRDefault="00856FAA" w:rsidP="00856FAA">
      <w:pPr>
        <w:pStyle w:val="FP"/>
        <w:keepNext/>
        <w:rPr>
          <w:i/>
        </w:rPr>
      </w:pPr>
      <w:r w:rsidRPr="00856FAA">
        <w:rPr>
          <w:i/>
        </w:rPr>
        <w:t xml:space="preserve">Xiaoyan (CATT) provides r19 and </w:t>
      </w:r>
      <w:proofErr w:type="spellStart"/>
      <w:r w:rsidRPr="00856FAA">
        <w:rPr>
          <w:i/>
        </w:rPr>
        <w:t>cosign</w:t>
      </w:r>
      <w:proofErr w:type="spellEnd"/>
      <w:r w:rsidRPr="00856FAA">
        <w:rPr>
          <w:i/>
        </w:rPr>
        <w:t>.</w:t>
      </w:r>
    </w:p>
    <w:p w14:paraId="07FD5C4C" w14:textId="77777777" w:rsidR="00856FAA" w:rsidRPr="00856FAA" w:rsidRDefault="00856FAA" w:rsidP="00856FAA">
      <w:pPr>
        <w:pStyle w:val="FP"/>
        <w:keepNext/>
        <w:rPr>
          <w:i/>
        </w:rPr>
      </w:pPr>
      <w:r w:rsidRPr="00856FAA">
        <w:rPr>
          <w:i/>
        </w:rPr>
        <w:t>Wang Yuan (Huawei) has concerns on r19.</w:t>
      </w:r>
    </w:p>
    <w:p w14:paraId="1DCA8CFA" w14:textId="77777777" w:rsidR="00856FAA" w:rsidRPr="00856FAA" w:rsidRDefault="00856FAA" w:rsidP="00856FAA">
      <w:pPr>
        <w:pStyle w:val="FP"/>
        <w:keepNext/>
        <w:rPr>
          <w:i/>
        </w:rPr>
      </w:pPr>
      <w:r w:rsidRPr="00856FAA">
        <w:rPr>
          <w:i/>
        </w:rPr>
        <w:t>Tricci (OPPO) thanks Xiaoyan (CATT) for revision r19, unfortunately, OPPO can NOT accept r19.</w:t>
      </w:r>
    </w:p>
    <w:p w14:paraId="7E8F2397" w14:textId="77777777" w:rsidR="00856FAA" w:rsidRPr="00856FAA" w:rsidRDefault="00856FAA" w:rsidP="00856FAA">
      <w:pPr>
        <w:pStyle w:val="FP"/>
        <w:keepNext/>
        <w:rPr>
          <w:i/>
        </w:rPr>
      </w:pPr>
      <w:r w:rsidRPr="00856FAA">
        <w:rPr>
          <w:i/>
        </w:rPr>
        <w:t>Tricci (OPPO) thanks and supports Wang Yuan (Huawei) comments and agrees with Huawei and proposes to keep r18 with CATT remains as the supporting company.</w:t>
      </w:r>
    </w:p>
    <w:p w14:paraId="545550B7" w14:textId="77777777" w:rsidR="00856FAA" w:rsidRPr="00856FAA" w:rsidRDefault="00856FAA" w:rsidP="00856FAA">
      <w:pPr>
        <w:pStyle w:val="FP"/>
        <w:keepNext/>
        <w:rPr>
          <w:i/>
        </w:rPr>
      </w:pPr>
      <w:r w:rsidRPr="00856FAA">
        <w:rPr>
          <w:i/>
        </w:rPr>
        <w:t>Juan Zhang (Qualcomm) provides comments on r18 and r19.</w:t>
      </w:r>
    </w:p>
    <w:p w14:paraId="680655DE" w14:textId="77777777" w:rsidR="00856FAA" w:rsidRPr="00856FAA" w:rsidRDefault="00856FAA" w:rsidP="00856FAA">
      <w:pPr>
        <w:pStyle w:val="FP"/>
        <w:keepNext/>
        <w:rPr>
          <w:i/>
        </w:rPr>
      </w:pPr>
      <w:r w:rsidRPr="00856FAA">
        <w:rPr>
          <w:i/>
        </w:rPr>
        <w:t>Tricci (OPPO) thanks Juan Zhang (Qualcomm) due diligent to catch the mistake. Indeed, OPPO prefers r17 and not r18. Thanks again.</w:t>
      </w:r>
    </w:p>
    <w:p w14:paraId="56191A3C"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provides r20 and comments.</w:t>
      </w:r>
    </w:p>
    <w:p w14:paraId="1C1061EA" w14:textId="77777777" w:rsidR="00856FAA" w:rsidRPr="00856FAA" w:rsidRDefault="00856FAA" w:rsidP="00856FAA">
      <w:pPr>
        <w:pStyle w:val="FP"/>
        <w:keepNext/>
        <w:rPr>
          <w:i/>
        </w:rPr>
      </w:pPr>
      <w:r w:rsidRPr="00856FAA">
        <w:rPr>
          <w:i/>
        </w:rPr>
        <w:t>David (Samsung) agrees with Qualcomm and OPPO, cannot accept r18/r19, prefers the bullet in r17.</w:t>
      </w:r>
    </w:p>
    <w:p w14:paraId="3B8919FC" w14:textId="77777777" w:rsidR="00856FAA" w:rsidRPr="00856FAA" w:rsidRDefault="00856FAA" w:rsidP="00856FAA">
      <w:pPr>
        <w:pStyle w:val="FP"/>
        <w:keepNext/>
        <w:rPr>
          <w:i/>
        </w:rPr>
      </w:pPr>
      <w:r w:rsidRPr="00856FAA">
        <w:rPr>
          <w:i/>
        </w:rPr>
        <w:t>Malla (NTT DOCOMO) objects r20, prefers the bullet in r17.</w:t>
      </w:r>
    </w:p>
    <w:p w14:paraId="15B6B96F"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objects r17 or other earlier revisions, and provides r20 and comments.</w:t>
      </w:r>
    </w:p>
    <w:p w14:paraId="1DF4857C" w14:textId="77777777" w:rsidR="00856FAA" w:rsidRPr="00856FAA" w:rsidRDefault="00856FAA" w:rsidP="00856FAA">
      <w:pPr>
        <w:pStyle w:val="FP"/>
        <w:keepNext/>
        <w:rPr>
          <w:i/>
        </w:rPr>
      </w:pPr>
      <w:r w:rsidRPr="00856FAA">
        <w:rPr>
          <w:i/>
        </w:rPr>
        <w:t>Tricci (OPPO) does not understand what exactly is 'explicit' consent and also what is 'UE's subscriber'?</w:t>
      </w:r>
    </w:p>
    <w:p w14:paraId="48B19554"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replies to Malla (NTT DOCOMO).</w:t>
      </w:r>
    </w:p>
    <w:p w14:paraId="5FBA8298" w14:textId="77777777" w:rsidR="00856FAA" w:rsidRPr="00856FAA" w:rsidRDefault="00856FAA" w:rsidP="00856FAA">
      <w:pPr>
        <w:pStyle w:val="FP"/>
        <w:keepNext/>
        <w:rPr>
          <w:i/>
        </w:rPr>
      </w:pPr>
      <w:r w:rsidRPr="00856FAA">
        <w:rPr>
          <w:i/>
        </w:rPr>
        <w:t>Yannick (Nokia): Nokia would like to keep 'predictions' in the scope for this key issue. Also, any aspect related to user consent should be addressed by SA3, so suggest to put some text related to MediaTek point into a note for SA3 to review.</w:t>
      </w:r>
    </w:p>
    <w:p w14:paraId="1130DB36" w14:textId="77777777" w:rsidR="00856FAA" w:rsidRPr="00856FAA" w:rsidRDefault="00856FAA" w:rsidP="00856FAA">
      <w:pPr>
        <w:pStyle w:val="FP"/>
        <w:keepNext/>
        <w:rPr>
          <w:i/>
        </w:rPr>
      </w:pPr>
      <w:r w:rsidRPr="00856FAA">
        <w:rPr>
          <w:i/>
        </w:rPr>
        <w:t>Malla (NTT DOCOMO) provides r21 on top of r20.</w:t>
      </w:r>
    </w:p>
    <w:p w14:paraId="1A565FDD" w14:textId="77777777" w:rsidR="00856FAA" w:rsidRPr="00856FAA" w:rsidRDefault="00856FAA" w:rsidP="00856FAA">
      <w:pPr>
        <w:pStyle w:val="FP"/>
        <w:keepNext/>
        <w:rPr>
          <w:i/>
        </w:rPr>
      </w:pPr>
      <w:r w:rsidRPr="00856FAA">
        <w:rPr>
          <w:i/>
        </w:rPr>
        <w:t>Yannick (Nokia): Nokia provides r22, based on r17, with some rewording for the note as proposed by NTT DOCOMO.</w:t>
      </w:r>
    </w:p>
    <w:p w14:paraId="7EA8726E" w14:textId="77777777" w:rsidR="00856FAA" w:rsidRPr="00856FAA" w:rsidRDefault="00856FAA" w:rsidP="00856FAA">
      <w:pPr>
        <w:pStyle w:val="FP"/>
        <w:keepNext/>
        <w:rPr>
          <w:i/>
        </w:rPr>
      </w:pPr>
      <w:r w:rsidRPr="00856FAA">
        <w:rPr>
          <w:i/>
        </w:rPr>
        <w:t>Malla (NTT DOCOMO) fine with r22.</w:t>
      </w:r>
    </w:p>
    <w:p w14:paraId="1F3ADB4D"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thanks for Yannick' comments. Provides r23 (based on r20) and comments.</w:t>
      </w:r>
    </w:p>
    <w:p w14:paraId="2FFBDDD5" w14:textId="77777777" w:rsidR="00856FAA" w:rsidRPr="00856FAA" w:rsidRDefault="00856FAA" w:rsidP="00856FAA">
      <w:pPr>
        <w:pStyle w:val="FP"/>
        <w:keepNext/>
        <w:rPr>
          <w:i/>
        </w:rPr>
      </w:pPr>
      <w:r w:rsidRPr="00856FAA">
        <w:rPr>
          <w:i/>
        </w:rPr>
        <w:t>Xiaoyan (CATT) provides r24, based on r22.</w:t>
      </w:r>
    </w:p>
    <w:p w14:paraId="6C7A0B71"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asks Xiaoyan (CATT) for clarification: Why Note 1 in r23 is incomplete?</w:t>
      </w:r>
    </w:p>
    <w:p w14:paraId="2115F0CE" w14:textId="77777777" w:rsidR="00856FAA" w:rsidRPr="00856FAA" w:rsidRDefault="00856FAA" w:rsidP="00856FAA">
      <w:pPr>
        <w:pStyle w:val="FP"/>
        <w:keepNext/>
        <w:rPr>
          <w:i/>
        </w:rPr>
      </w:pPr>
      <w:r w:rsidRPr="00856FAA">
        <w:rPr>
          <w:i/>
        </w:rPr>
        <w:t>Guillaume (MediaTek Inc.) objects r24 given it is incorrect.</w:t>
      </w:r>
    </w:p>
    <w:p w14:paraId="61C3C0F6" w14:textId="77777777" w:rsidR="00856FAA" w:rsidRPr="00856FAA" w:rsidRDefault="00856FAA" w:rsidP="00856FAA">
      <w:pPr>
        <w:pStyle w:val="FP"/>
        <w:keepNext/>
        <w:rPr>
          <w:i/>
        </w:rPr>
      </w:pPr>
      <w:r w:rsidRPr="00856FAA">
        <w:rPr>
          <w:i/>
        </w:rPr>
        <w:t>==== 8.X, 9.X, 10.X Revisions Deadline ====</w:t>
      </w:r>
    </w:p>
    <w:p w14:paraId="2DCE8B10" w14:textId="77777777" w:rsidR="00856FAA" w:rsidRPr="00856FAA" w:rsidRDefault="00856FAA" w:rsidP="00856FAA">
      <w:pPr>
        <w:pStyle w:val="FP"/>
        <w:keepNext/>
        <w:rPr>
          <w:i/>
        </w:rPr>
      </w:pPr>
      <w:r w:rsidRPr="00856FAA">
        <w:rPr>
          <w:i/>
        </w:rPr>
        <w:t>Xiaoyan (CATT) asks clarifications from Yuan (Huawei).</w:t>
      </w:r>
    </w:p>
    <w:p w14:paraId="67B9BBA7" w14:textId="77777777" w:rsidR="00856FAA" w:rsidRPr="00856FAA" w:rsidRDefault="00856FAA" w:rsidP="00856FAA">
      <w:pPr>
        <w:pStyle w:val="FP"/>
        <w:keepNext/>
        <w:rPr>
          <w:i/>
        </w:rPr>
      </w:pPr>
      <w:r w:rsidRPr="00856FAA">
        <w:rPr>
          <w:i/>
        </w:rPr>
        <w:t>Wang Yuan (Huawei) provides comments on r23 and r24, prefer r22.</w:t>
      </w:r>
    </w:p>
    <w:p w14:paraId="5B60E383" w14:textId="77777777" w:rsidR="00856FAA" w:rsidRPr="00856FAA" w:rsidRDefault="00856FAA" w:rsidP="00856FAA">
      <w:pPr>
        <w:pStyle w:val="FP"/>
        <w:keepNext/>
        <w:rPr>
          <w:i/>
        </w:rPr>
      </w:pPr>
      <w:r w:rsidRPr="00856FAA">
        <w:rPr>
          <w:i/>
        </w:rPr>
        <w:t xml:space="preserve">Xiaoyan (CATT) clarifies to </w:t>
      </w:r>
      <w:proofErr w:type="spellStart"/>
      <w:r w:rsidRPr="00856FAA">
        <w:rPr>
          <w:i/>
        </w:rPr>
        <w:t>Chien</w:t>
      </w:r>
      <w:proofErr w:type="spellEnd"/>
      <w:r w:rsidRPr="00856FAA">
        <w:rPr>
          <w:i/>
        </w:rPr>
        <w:t>-Sheng (MediaTek) and Guillaume (MediaTek).</w:t>
      </w:r>
    </w:p>
    <w:p w14:paraId="2F04FD5F" w14:textId="77777777" w:rsidR="00856FAA" w:rsidRPr="00856FAA" w:rsidRDefault="00856FAA" w:rsidP="00856FAA">
      <w:pPr>
        <w:pStyle w:val="FP"/>
        <w:keepNext/>
        <w:rPr>
          <w:i/>
        </w:rPr>
      </w:pPr>
      <w:r w:rsidRPr="00856FAA">
        <w:rPr>
          <w:i/>
        </w:rPr>
        <w:t>Wang Yuan (Huawei) withdraws the comments on r24, can accept r24.</w:t>
      </w:r>
    </w:p>
    <w:p w14:paraId="6D78E4C0" w14:textId="77777777" w:rsidR="00856FAA" w:rsidRPr="00856FAA" w:rsidRDefault="00856FAA" w:rsidP="00856FAA">
      <w:pPr>
        <w:pStyle w:val="FP"/>
        <w:keepNext/>
        <w:rPr>
          <w:i/>
        </w:rPr>
      </w:pPr>
      <w:r w:rsidRPr="00856FAA">
        <w:rPr>
          <w:i/>
        </w:rPr>
        <w:t>Juan Zhang (Qualcomm) provides r25 in the draft folder.</w:t>
      </w:r>
    </w:p>
    <w:p w14:paraId="51EC7F47" w14:textId="77777777" w:rsidR="00856FAA" w:rsidRPr="00856FAA" w:rsidRDefault="00856FAA" w:rsidP="00856FAA">
      <w:pPr>
        <w:pStyle w:val="FP"/>
        <w:keepNext/>
        <w:rPr>
          <w:i/>
        </w:rPr>
      </w:pPr>
      <w:proofErr w:type="spellStart"/>
      <w:r w:rsidRPr="00856FAA">
        <w:rPr>
          <w:i/>
        </w:rPr>
        <w:lastRenderedPageBreak/>
        <w:t>Chien</w:t>
      </w:r>
      <w:proofErr w:type="spellEnd"/>
      <w:r w:rsidRPr="00856FAA">
        <w:rPr>
          <w:i/>
        </w:rPr>
        <w:t>-Sheng (MediaTek) is not ok with r24 and r22, thus provides r25 in drafts as a merge between r22 and r23.</w:t>
      </w:r>
    </w:p>
    <w:p w14:paraId="78DBA56D" w14:textId="77777777" w:rsidR="00856FAA" w:rsidRPr="00856FAA" w:rsidRDefault="00856FAA" w:rsidP="00856FAA">
      <w:pPr>
        <w:pStyle w:val="FP"/>
        <w:keepNext/>
        <w:rPr>
          <w:i/>
        </w:rPr>
      </w:pPr>
      <w:r w:rsidRPr="00856FAA">
        <w:rPr>
          <w:i/>
        </w:rPr>
        <w:t>Juan Zhang (Qualcomm) provides r26 in the draft folder.</w:t>
      </w:r>
    </w:p>
    <w:p w14:paraId="1D663040" w14:textId="77777777" w:rsidR="00856FAA" w:rsidRPr="00856FAA" w:rsidRDefault="00856FAA" w:rsidP="00856FAA">
      <w:pPr>
        <w:pStyle w:val="FP"/>
        <w:keepNext/>
        <w:rPr>
          <w:i/>
        </w:rPr>
      </w:pPr>
      <w:r w:rsidRPr="00856FAA">
        <w:rPr>
          <w:i/>
        </w:rPr>
        <w:t>Yannick (Nokia): only looking at latest versions, Nokia is fine with r22, r24 and r25.</w:t>
      </w:r>
    </w:p>
    <w:p w14:paraId="7455BF38" w14:textId="77777777" w:rsidR="00856FAA" w:rsidRPr="00856FAA" w:rsidRDefault="00856FAA" w:rsidP="00856FAA">
      <w:pPr>
        <w:pStyle w:val="FP"/>
        <w:keepNext/>
        <w:rPr>
          <w:i/>
        </w:rPr>
      </w:pPr>
      <w:r w:rsidRPr="00856FAA">
        <w:rPr>
          <w:i/>
        </w:rPr>
        <w:t>Zhang (Ericsson) is Ok with r22, 24, 25, 26</w:t>
      </w:r>
    </w:p>
    <w:p w14:paraId="1895BB7C" w14:textId="77777777" w:rsidR="00856FAA" w:rsidRPr="00856FAA" w:rsidRDefault="00856FAA" w:rsidP="00856FAA">
      <w:pPr>
        <w:pStyle w:val="FP"/>
        <w:keepNext/>
        <w:rPr>
          <w:i/>
        </w:rPr>
      </w:pPr>
      <w:r w:rsidRPr="00856FAA">
        <w:rPr>
          <w:i/>
        </w:rPr>
        <w:t xml:space="preserve">Yannick (Nokia): Nokia highlights there are two r25 provided. Suggest to use same folder for all drafts. Nokia is fine with r25 as provided by </w:t>
      </w:r>
      <w:proofErr w:type="spellStart"/>
      <w:r w:rsidRPr="00856FAA">
        <w:rPr>
          <w:i/>
        </w:rPr>
        <w:t>Mediatek</w:t>
      </w:r>
      <w:proofErr w:type="spellEnd"/>
      <w:r w:rsidRPr="00856FAA">
        <w:rPr>
          <w:i/>
        </w:rPr>
        <w:t>. Nokia is not ok with r25 as provided by Qualcomm.</w:t>
      </w:r>
    </w:p>
    <w:p w14:paraId="43464C81" w14:textId="77777777" w:rsidR="00856FAA" w:rsidRPr="00856FAA" w:rsidRDefault="00856FAA" w:rsidP="00856FAA">
      <w:pPr>
        <w:pStyle w:val="FP"/>
        <w:keepNext/>
        <w:rPr>
          <w:i/>
        </w:rPr>
      </w:pPr>
      <w:r w:rsidRPr="00856FAA">
        <w:rPr>
          <w:i/>
        </w:rPr>
        <w:t>Juan Zhang (Qualcomm) is OK with r22, r25, r26, and proposes to agree r25.</w:t>
      </w:r>
    </w:p>
    <w:p w14:paraId="7AF1BD23" w14:textId="77777777" w:rsidR="00856FAA" w:rsidRPr="00856FAA" w:rsidRDefault="00856FAA" w:rsidP="00856FAA">
      <w:pPr>
        <w:pStyle w:val="FP"/>
        <w:keepNext/>
        <w:rPr>
          <w:i/>
        </w:rPr>
      </w:pPr>
      <w:r w:rsidRPr="00856FAA">
        <w:rPr>
          <w:i/>
        </w:rPr>
        <w:t>Tricci (OPPO) can live with r22, 24, 25, 26</w:t>
      </w:r>
    </w:p>
    <w:p w14:paraId="26F1E479" w14:textId="77777777" w:rsidR="00856FAA" w:rsidRPr="00856FAA" w:rsidRDefault="00856FAA" w:rsidP="00856FAA">
      <w:pPr>
        <w:pStyle w:val="FP"/>
        <w:keepNext/>
        <w:rPr>
          <w:i/>
        </w:rPr>
      </w:pPr>
      <w:r w:rsidRPr="00856FAA">
        <w:rPr>
          <w:i/>
        </w:rPr>
        <w:t xml:space="preserve">David (Samsung) supports agreeing r25 (provided by </w:t>
      </w:r>
      <w:proofErr w:type="spellStart"/>
      <w:r w:rsidRPr="00856FAA">
        <w:rPr>
          <w:i/>
        </w:rPr>
        <w:t>Mediatek</w:t>
      </w:r>
      <w:proofErr w:type="spellEnd"/>
      <w:r w:rsidRPr="00856FAA">
        <w:rPr>
          <w:i/>
        </w:rPr>
        <w:t>). Since it was provided after revisions deadline we may need to confirm it in CC#4/5</w:t>
      </w:r>
    </w:p>
    <w:p w14:paraId="28D6BA12" w14:textId="77777777" w:rsidR="00856FAA" w:rsidRPr="00856FAA" w:rsidRDefault="00856FAA" w:rsidP="00856FAA">
      <w:pPr>
        <w:pStyle w:val="FP"/>
        <w:keepNext/>
        <w:rPr>
          <w:i/>
        </w:rPr>
      </w:pPr>
      <w:proofErr w:type="spellStart"/>
      <w:r w:rsidRPr="00856FAA">
        <w:rPr>
          <w:i/>
        </w:rPr>
        <w:t>Megha</w:t>
      </w:r>
      <w:proofErr w:type="spellEnd"/>
      <w:r w:rsidRPr="00856FAA">
        <w:rPr>
          <w:i/>
        </w:rPr>
        <w:t>(Intel) is ok with r22, r24, r25, r26.</w:t>
      </w:r>
    </w:p>
    <w:p w14:paraId="50ACFC49" w14:textId="77777777" w:rsidR="00856FAA" w:rsidRPr="00856FAA" w:rsidRDefault="00856FAA" w:rsidP="00856FAA">
      <w:pPr>
        <w:pStyle w:val="FP"/>
        <w:keepNext/>
        <w:rPr>
          <w:i/>
        </w:rPr>
      </w:pPr>
      <w:proofErr w:type="spellStart"/>
      <w:r w:rsidRPr="00856FAA">
        <w:rPr>
          <w:i/>
        </w:rPr>
        <w:t>Chien</w:t>
      </w:r>
      <w:proofErr w:type="spellEnd"/>
      <w:r w:rsidRPr="00856FAA">
        <w:rPr>
          <w:i/>
        </w:rPr>
        <w:t>-Sheng (MediaTek) confirms that r25 is as a merge between r22 and r23.</w:t>
      </w:r>
    </w:p>
    <w:p w14:paraId="17575BC2" w14:textId="77777777" w:rsidR="00856FAA" w:rsidRPr="00856FAA" w:rsidRDefault="00856FAA" w:rsidP="00856FAA">
      <w:pPr>
        <w:pStyle w:val="FP"/>
        <w:keepNext/>
        <w:rPr>
          <w:i/>
        </w:rPr>
      </w:pPr>
      <w:r w:rsidRPr="00856FAA">
        <w:rPr>
          <w:i/>
        </w:rPr>
        <w:t xml:space="preserve">David (Samsung) thanks </w:t>
      </w:r>
      <w:proofErr w:type="spellStart"/>
      <w:r w:rsidRPr="00856FAA">
        <w:rPr>
          <w:i/>
        </w:rPr>
        <w:t>Chien</w:t>
      </w:r>
      <w:proofErr w:type="spellEnd"/>
      <w:r w:rsidRPr="00856FAA">
        <w:rPr>
          <w:i/>
        </w:rPr>
        <w:t>-Sheng (MediaTek), confirms for CC#4 the basis pre-deadline revision is r22 where the full NOTE has been updated in r25</w:t>
      </w:r>
    </w:p>
    <w:p w14:paraId="0D67CFC9" w14:textId="77777777" w:rsidR="00856FAA" w:rsidRPr="00856FAA" w:rsidRDefault="00856FAA" w:rsidP="00856FAA">
      <w:pPr>
        <w:pStyle w:val="FP"/>
        <w:keepNext/>
        <w:rPr>
          <w:i/>
        </w:rPr>
      </w:pPr>
      <w:r w:rsidRPr="00856FAA">
        <w:rPr>
          <w:i/>
        </w:rPr>
        <w:t>Xiaoyan (CATT) proposes one small modification on top of r25.</w:t>
      </w:r>
    </w:p>
    <w:p w14:paraId="629B0F3C" w14:textId="77777777" w:rsidR="00856FAA" w:rsidRPr="00856FAA" w:rsidRDefault="00856FAA" w:rsidP="00856FAA">
      <w:pPr>
        <w:pStyle w:val="FP"/>
        <w:keepNext/>
        <w:rPr>
          <w:i/>
        </w:rPr>
      </w:pPr>
      <w:r w:rsidRPr="00856FAA">
        <w:rPr>
          <w:i/>
        </w:rPr>
        <w:t>==== 8.X, 9.X, 10.X Final Deadline ====</w:t>
      </w:r>
    </w:p>
    <w:p w14:paraId="71A459FE" w14:textId="77777777" w:rsidR="00856FAA" w:rsidRPr="00856FAA" w:rsidRDefault="00856FAA" w:rsidP="00856FAA">
      <w:pPr>
        <w:pStyle w:val="FP"/>
        <w:keepNext/>
        <w:rPr>
          <w:i/>
        </w:rPr>
      </w:pPr>
      <w:r w:rsidRPr="00856FAA">
        <w:rPr>
          <w:i/>
        </w:rPr>
        <w:t>Ulises (</w:t>
      </w:r>
      <w:proofErr w:type="spellStart"/>
      <w:r w:rsidRPr="00856FAA">
        <w:rPr>
          <w:i/>
        </w:rPr>
        <w:t>InterDigital</w:t>
      </w:r>
      <w:proofErr w:type="spellEnd"/>
      <w:r w:rsidRPr="00856FAA">
        <w:rPr>
          <w:i/>
        </w:rPr>
        <w:t>) also supports agreeing r25 as is without further modifications, and request removing the '?' after our company's name.</w:t>
      </w:r>
    </w:p>
    <w:p w14:paraId="491D6660" w14:textId="77777777" w:rsidR="00856FAA" w:rsidRPr="00856FAA" w:rsidRDefault="00856FAA" w:rsidP="00856FAA">
      <w:pPr>
        <w:pStyle w:val="FP"/>
        <w:keepNext/>
        <w:rPr>
          <w:i/>
        </w:rPr>
      </w:pPr>
      <w:r w:rsidRPr="00856FAA">
        <w:rPr>
          <w:i/>
        </w:rPr>
        <w:t>KDDI also supports agreeing r25, and request removing the '?' from KDDI.</w:t>
      </w:r>
    </w:p>
    <w:p w14:paraId="07ED4985" w14:textId="77777777" w:rsidR="00856FAA" w:rsidRPr="00856FAA" w:rsidRDefault="00856FAA" w:rsidP="00856FAA">
      <w:pPr>
        <w:pStyle w:val="FP"/>
        <w:keepNext/>
        <w:rPr>
          <w:i/>
        </w:rPr>
      </w:pPr>
      <w:r w:rsidRPr="00856FAA">
        <w:rPr>
          <w:i/>
        </w:rPr>
        <w:t>Jihoon (ETRI) also supports agreeing r25 and requests removing the '?' from ETRI.</w:t>
      </w:r>
    </w:p>
    <w:p w14:paraId="352A2239" w14:textId="77777777" w:rsidR="00856FAA" w:rsidRPr="00856FAA" w:rsidRDefault="00856FAA" w:rsidP="00856FAA">
      <w:pPr>
        <w:pStyle w:val="FP"/>
        <w:keepNext/>
        <w:rPr>
          <w:i/>
        </w:rPr>
      </w:pPr>
      <w:proofErr w:type="spellStart"/>
      <w:r w:rsidRPr="00856FAA">
        <w:rPr>
          <w:i/>
        </w:rPr>
        <w:t>Jiahui</w:t>
      </w:r>
      <w:proofErr w:type="spellEnd"/>
      <w:r w:rsidRPr="00856FAA">
        <w:rPr>
          <w:i/>
        </w:rPr>
        <w:t xml:space="preserve"> (China Telecom) also supports agreeing r25 and requests removing the '?' from China Telecom.</w:t>
      </w:r>
    </w:p>
    <w:p w14:paraId="64BA3FEA" w14:textId="77777777" w:rsidR="00FD331C" w:rsidRPr="00856FAA" w:rsidRDefault="00FD331C" w:rsidP="00FD331C">
      <w:pPr>
        <w:pStyle w:val="FP"/>
        <w:keepNext/>
        <w:rPr>
          <w:i/>
        </w:rPr>
      </w:pPr>
    </w:p>
    <w:p w14:paraId="5832D8A3" w14:textId="77777777" w:rsidR="00FD331C" w:rsidRPr="00011C4F" w:rsidRDefault="00FD331C" w:rsidP="00FD331C">
      <w:pPr>
        <w:keepNext/>
        <w:rPr>
          <w:b/>
          <w:bCs/>
        </w:rPr>
      </w:pPr>
      <w:r w:rsidRPr="00011C4F">
        <w:rPr>
          <w:b/>
          <w:bCs/>
        </w:rPr>
        <w:t>Discussion and conclusion:</w:t>
      </w:r>
    </w:p>
    <w:p w14:paraId="21F8D348" w14:textId="395E870E" w:rsidR="00EC62AD" w:rsidRDefault="00EC62AD" w:rsidP="00EC62AD">
      <w:r>
        <w:t xml:space="preserve">Vivo proposed r22 with a replacement of the note. This was agreed and revised in </w:t>
      </w:r>
      <w:r w:rsidRPr="00EC62AD">
        <w:rPr>
          <w:color w:val="0000FF"/>
        </w:rPr>
        <w:t>S2-220185</w:t>
      </w:r>
      <w:r>
        <w:rPr>
          <w:color w:val="0000FF"/>
        </w:rPr>
        <w:t>4</w:t>
      </w:r>
      <w:r>
        <w:t xml:space="preserve">, which was </w:t>
      </w:r>
      <w:r w:rsidRPr="00C3284B">
        <w:rPr>
          <w:color w:val="FF0000"/>
          <w:lang w:eastAsia="en-US"/>
        </w:rPr>
        <w:t>approved</w:t>
      </w:r>
      <w:r>
        <w:t>.</w:t>
      </w:r>
    </w:p>
    <w:p w14:paraId="543EA5EE" w14:textId="0274FF30" w:rsidR="00856FAA" w:rsidRDefault="00856FAA" w:rsidP="00856FAA"/>
    <w:p w14:paraId="5D6E8CEF" w14:textId="77777777" w:rsidR="00EC62AD" w:rsidRDefault="00EC62AD" w:rsidP="00856FAA"/>
    <w:p w14:paraId="2C87BFB2" w14:textId="77777777" w:rsidR="00856FAA" w:rsidRDefault="00856FAA" w:rsidP="00856FAA">
      <w:pPr>
        <w:keepNext/>
        <w:pBdr>
          <w:top w:val="single" w:sz="4" w:space="1" w:color="auto"/>
        </w:pBdr>
      </w:pPr>
      <w:r>
        <w:rPr>
          <w:color w:val="0000FF"/>
        </w:rPr>
        <w:t>TD S2</w:t>
      </w:r>
      <w:r>
        <w:rPr>
          <w:color w:val="0000FF"/>
        </w:rPr>
        <w:noBreakHyphen/>
        <w:t>2201821</w:t>
      </w:r>
      <w:r>
        <w:t xml:space="preserve"> (P-CR) New key issue on Horizontal Federated Learning. (Source: vivo)</w:t>
      </w:r>
    </w:p>
    <w:p w14:paraId="6ED1E947" w14:textId="107A3D87" w:rsidR="00856FAA" w:rsidRPr="00011C4F" w:rsidRDefault="00854310" w:rsidP="00856FAA">
      <w:pPr>
        <w:pStyle w:val="FP"/>
        <w:keepNext/>
        <w:rPr>
          <w:b/>
          <w:i/>
        </w:rPr>
      </w:pPr>
      <w:r>
        <w:rPr>
          <w:b/>
          <w:i/>
        </w:rPr>
        <w:t>C</w:t>
      </w:r>
      <w:r w:rsidR="00856FAA" w:rsidRPr="00011C4F">
        <w:rPr>
          <w:b/>
          <w:i/>
        </w:rPr>
        <w:t>omments:</w:t>
      </w:r>
    </w:p>
    <w:p w14:paraId="05EF2BED" w14:textId="25CE820C" w:rsidR="00856FAA" w:rsidRPr="005C348C" w:rsidRDefault="005C348C" w:rsidP="00856FAA">
      <w:pPr>
        <w:pStyle w:val="FP"/>
        <w:keepNext/>
        <w:rPr>
          <w:i/>
          <w:iCs/>
        </w:rPr>
      </w:pPr>
      <w:r w:rsidRPr="005C348C">
        <w:rPr>
          <w:i/>
          <w:iCs/>
        </w:rPr>
        <w:t>Revision of</w:t>
      </w:r>
      <w:r w:rsidRPr="005C348C">
        <w:rPr>
          <w:i/>
          <w:iCs/>
          <w:color w:val="0000FF"/>
        </w:rPr>
        <w:t xml:space="preserve"> S2-2200805r34</w:t>
      </w:r>
      <w:r w:rsidRPr="005C348C">
        <w:rPr>
          <w:i/>
          <w:iCs/>
        </w:rPr>
        <w:t xml:space="preserve">, merging </w:t>
      </w:r>
      <w:r w:rsidRPr="005C348C">
        <w:rPr>
          <w:i/>
          <w:iCs/>
          <w:color w:val="0000FF"/>
        </w:rPr>
        <w:t>S2-2200457, S2-2201171, S2-2200174, S2-2201099</w:t>
      </w:r>
      <w:r w:rsidRPr="005C348C">
        <w:rPr>
          <w:i/>
          <w:iCs/>
        </w:rPr>
        <w:t xml:space="preserve"> and </w:t>
      </w:r>
      <w:r w:rsidRPr="005C348C">
        <w:rPr>
          <w:i/>
          <w:iCs/>
          <w:color w:val="0000FF"/>
        </w:rPr>
        <w:t>S2-2200590</w:t>
      </w:r>
      <w:r w:rsidRPr="005C348C">
        <w:rPr>
          <w:i/>
          <w:iCs/>
        </w:rPr>
        <w:t>.</w:t>
      </w:r>
    </w:p>
    <w:p w14:paraId="31ADBCE2" w14:textId="77777777" w:rsidR="00FD331C" w:rsidRPr="00856FAA" w:rsidRDefault="00FD331C" w:rsidP="00FD331C">
      <w:pPr>
        <w:pStyle w:val="FP"/>
        <w:keepNext/>
        <w:rPr>
          <w:i/>
        </w:rPr>
      </w:pPr>
    </w:p>
    <w:p w14:paraId="7133F181" w14:textId="77777777" w:rsidR="00FD331C" w:rsidRPr="00011C4F" w:rsidRDefault="00FD331C" w:rsidP="00FD331C">
      <w:pPr>
        <w:keepNext/>
        <w:rPr>
          <w:b/>
          <w:bCs/>
        </w:rPr>
      </w:pPr>
      <w:r w:rsidRPr="00011C4F">
        <w:rPr>
          <w:b/>
          <w:bCs/>
        </w:rPr>
        <w:t>Discussion and conclusion:</w:t>
      </w:r>
    </w:p>
    <w:p w14:paraId="76248261" w14:textId="2DAECBD5" w:rsidR="00856FAA" w:rsidRDefault="00EC62AD" w:rsidP="00856FAA">
      <w:r>
        <w:t xml:space="preserve">Vivo proposed r34 with an additional editor's note. This was agreed and the revision in </w:t>
      </w:r>
      <w:r>
        <w:rPr>
          <w:color w:val="0000FF"/>
        </w:rPr>
        <w:t>S2</w:t>
      </w:r>
      <w:r>
        <w:rPr>
          <w:color w:val="0000FF"/>
        </w:rPr>
        <w:noBreakHyphen/>
        <w:t>2201821</w:t>
      </w:r>
      <w:r>
        <w:t xml:space="preserve"> was </w:t>
      </w:r>
      <w:r w:rsidRPr="00C3284B">
        <w:rPr>
          <w:color w:val="FF0000"/>
          <w:lang w:eastAsia="en-US"/>
        </w:rPr>
        <w:t>approved</w:t>
      </w:r>
      <w:r>
        <w:t>.</w:t>
      </w:r>
    </w:p>
    <w:p w14:paraId="11E9D82A" w14:textId="77777777" w:rsidR="00EC62AD" w:rsidRDefault="00EC62AD" w:rsidP="00856FAA"/>
    <w:p w14:paraId="2F979BE7" w14:textId="77777777" w:rsidR="00856FAA" w:rsidRDefault="00856FAA" w:rsidP="00856FAA">
      <w:pPr>
        <w:keepNext/>
        <w:pBdr>
          <w:top w:val="single" w:sz="4" w:space="1" w:color="auto"/>
        </w:pBdr>
      </w:pPr>
      <w:r>
        <w:rPr>
          <w:color w:val="0000FF"/>
        </w:rPr>
        <w:t>TD S2</w:t>
      </w:r>
      <w:r>
        <w:rPr>
          <w:color w:val="0000FF"/>
        </w:rPr>
        <w:noBreakHyphen/>
        <w:t>2201178</w:t>
      </w:r>
      <w:r>
        <w:t xml:space="preserve"> (LS OUT) [DRAFT] Reply to LS on a single operation for updating both number of UE and number of PDU in EPS (Source: NEC)</w:t>
      </w:r>
    </w:p>
    <w:p w14:paraId="6644B0E0" w14:textId="77777777" w:rsidR="00856FAA" w:rsidRPr="00856FAA" w:rsidRDefault="00856FAA" w:rsidP="00856FAA">
      <w:pPr>
        <w:pStyle w:val="FP"/>
        <w:keepNext/>
        <w:rPr>
          <w:b/>
          <w:i/>
          <w:lang w:val="fr-FR"/>
        </w:rPr>
      </w:pPr>
      <w:r w:rsidRPr="00856FAA">
        <w:rPr>
          <w:b/>
          <w:i/>
          <w:lang w:val="fr-FR"/>
        </w:rPr>
        <w:t>e-mail comments:</w:t>
      </w:r>
    </w:p>
    <w:p w14:paraId="744277E9" w14:textId="77777777" w:rsidR="00856FAA" w:rsidRPr="00C364D7" w:rsidRDefault="00856FAA" w:rsidP="00856FAA">
      <w:pPr>
        <w:pStyle w:val="FP"/>
        <w:keepNext/>
        <w:rPr>
          <w:i/>
          <w:lang w:val="fr-FR"/>
        </w:rPr>
      </w:pPr>
      <w:r w:rsidRPr="00C364D7">
        <w:rPr>
          <w:i/>
          <w:lang w:val="fr-FR"/>
        </w:rPr>
        <w:t>Srisakul (NTT DOCOMO) comments.</w:t>
      </w:r>
    </w:p>
    <w:p w14:paraId="34FF0D1F" w14:textId="77777777" w:rsidR="00856FAA" w:rsidRPr="00856FAA" w:rsidRDefault="00856FAA" w:rsidP="00856FAA">
      <w:pPr>
        <w:pStyle w:val="FP"/>
        <w:keepNext/>
        <w:rPr>
          <w:i/>
        </w:rPr>
      </w:pPr>
      <w:r w:rsidRPr="00856FAA">
        <w:rPr>
          <w:i/>
        </w:rPr>
        <w:t>George (Ericsson) provides comments. This LS and all other LSs related to this issue to be noted.</w:t>
      </w:r>
    </w:p>
    <w:p w14:paraId="37A73242" w14:textId="77777777" w:rsidR="00856FAA" w:rsidRPr="00856FAA" w:rsidRDefault="00856FAA" w:rsidP="00856FAA">
      <w:pPr>
        <w:pStyle w:val="FP"/>
        <w:keepNext/>
        <w:rPr>
          <w:i/>
        </w:rPr>
      </w:pPr>
      <w:proofErr w:type="spellStart"/>
      <w:r w:rsidRPr="00856FAA">
        <w:rPr>
          <w:i/>
        </w:rPr>
        <w:t>alessio</w:t>
      </w:r>
      <w:proofErr w:type="spellEnd"/>
      <w:r w:rsidRPr="00856FAA">
        <w:rPr>
          <w:i/>
        </w:rPr>
        <w:t>(Nokia) proposes to note this and use 893 instead.</w:t>
      </w:r>
    </w:p>
    <w:p w14:paraId="243FD935" w14:textId="77777777" w:rsidR="00856FAA" w:rsidRPr="00856FAA" w:rsidRDefault="00856FAA" w:rsidP="00856FAA">
      <w:pPr>
        <w:pStyle w:val="FP"/>
        <w:keepNext/>
        <w:rPr>
          <w:i/>
        </w:rPr>
      </w:pPr>
      <w:r w:rsidRPr="00856FAA">
        <w:rPr>
          <w:i/>
        </w:rPr>
        <w:t>Kundan(NEC) disagrees with Alessio: 893 includes a CR which is addressing scenarios other than mentioned in the LS.</w:t>
      </w:r>
    </w:p>
    <w:p w14:paraId="407C87D1" w14:textId="77777777" w:rsidR="00856FAA" w:rsidRPr="00856FAA" w:rsidRDefault="00856FAA" w:rsidP="00856FAA">
      <w:pPr>
        <w:pStyle w:val="FP"/>
        <w:keepNext/>
        <w:rPr>
          <w:i/>
        </w:rPr>
      </w:pPr>
      <w:proofErr w:type="spellStart"/>
      <w:r w:rsidRPr="00856FAA">
        <w:rPr>
          <w:i/>
        </w:rPr>
        <w:t>alessio</w:t>
      </w:r>
      <w:proofErr w:type="spellEnd"/>
      <w:r w:rsidRPr="00856FAA">
        <w:rPr>
          <w:i/>
        </w:rPr>
        <w:t>(Nokia) does not mind which CR (if any) is eventually attached but creating a new operation is not acceptable.</w:t>
      </w:r>
    </w:p>
    <w:p w14:paraId="0473344C" w14:textId="77777777" w:rsidR="00856FAA" w:rsidRPr="00856FAA" w:rsidRDefault="00856FAA" w:rsidP="00856FAA">
      <w:pPr>
        <w:pStyle w:val="FP"/>
        <w:keepNext/>
        <w:rPr>
          <w:i/>
        </w:rPr>
      </w:pPr>
      <w:r w:rsidRPr="00856FAA">
        <w:rPr>
          <w:i/>
        </w:rPr>
        <w:t>==== 8.X, 9.X, 10.X Revisions Deadline ====</w:t>
      </w:r>
    </w:p>
    <w:p w14:paraId="52A9F324" w14:textId="77777777" w:rsidR="00856FAA" w:rsidRPr="00856FAA" w:rsidRDefault="00856FAA" w:rsidP="00856FAA">
      <w:pPr>
        <w:pStyle w:val="FP"/>
        <w:keepNext/>
        <w:rPr>
          <w:i/>
        </w:rPr>
      </w:pPr>
      <w:r w:rsidRPr="00856FAA">
        <w:rPr>
          <w:i/>
        </w:rPr>
        <w:t>Tao(VC) I don't see converge on the response LS OUT. Neither 893 nor 1178.</w:t>
      </w:r>
    </w:p>
    <w:p w14:paraId="5CE19A5F" w14:textId="77777777" w:rsidR="00856FAA" w:rsidRPr="00856FAA" w:rsidRDefault="00856FAA" w:rsidP="00856FAA">
      <w:pPr>
        <w:pStyle w:val="FP"/>
        <w:keepNext/>
        <w:rPr>
          <w:i/>
        </w:rPr>
      </w:pPr>
      <w:proofErr w:type="spellStart"/>
      <w:r w:rsidRPr="00856FAA">
        <w:rPr>
          <w:i/>
        </w:rPr>
        <w:t>Jinguo</w:t>
      </w:r>
      <w:proofErr w:type="spellEnd"/>
      <w:r w:rsidRPr="00856FAA">
        <w:rPr>
          <w:i/>
        </w:rPr>
        <w:t>(ZTE) suggest to keep 1178 open</w:t>
      </w:r>
    </w:p>
    <w:p w14:paraId="55EC16BC" w14:textId="77777777" w:rsidR="00856FAA" w:rsidRPr="00856FAA" w:rsidRDefault="00856FAA" w:rsidP="00856FAA">
      <w:pPr>
        <w:pStyle w:val="FP"/>
        <w:keepNext/>
        <w:rPr>
          <w:i/>
        </w:rPr>
      </w:pPr>
      <w:r w:rsidRPr="00856FAA">
        <w:rPr>
          <w:i/>
        </w:rPr>
        <w:t>George (Ericsson) We need to tell then that there was no agreement</w:t>
      </w:r>
    </w:p>
    <w:p w14:paraId="5D311D89" w14:textId="77777777" w:rsidR="00856FAA" w:rsidRPr="00856FAA" w:rsidRDefault="00856FAA" w:rsidP="00856FAA">
      <w:pPr>
        <w:pStyle w:val="FP"/>
        <w:keepNext/>
        <w:rPr>
          <w:i/>
        </w:rPr>
      </w:pPr>
      <w:proofErr w:type="spellStart"/>
      <w:r w:rsidRPr="00856FAA">
        <w:rPr>
          <w:i/>
        </w:rPr>
        <w:t>Jinguo</w:t>
      </w:r>
      <w:proofErr w:type="spellEnd"/>
      <w:r w:rsidRPr="00856FAA">
        <w:rPr>
          <w:i/>
        </w:rPr>
        <w:t>(ZTE) asks to discuss it at CC#4</w:t>
      </w:r>
    </w:p>
    <w:p w14:paraId="4046F88C" w14:textId="77777777" w:rsidR="00856FAA" w:rsidRPr="00856FAA" w:rsidRDefault="00856FAA" w:rsidP="00856FAA">
      <w:pPr>
        <w:pStyle w:val="FP"/>
        <w:keepNext/>
        <w:rPr>
          <w:i/>
        </w:rPr>
      </w:pPr>
      <w:r w:rsidRPr="00856FAA">
        <w:rPr>
          <w:i/>
        </w:rPr>
        <w:t>==== 8.X, 9.X, 10.X Final Deadline ====</w:t>
      </w:r>
    </w:p>
    <w:p w14:paraId="70C4E609" w14:textId="77777777" w:rsidR="00FD331C" w:rsidRPr="00856FAA" w:rsidRDefault="00FD331C" w:rsidP="00FD331C">
      <w:pPr>
        <w:pStyle w:val="FP"/>
        <w:keepNext/>
        <w:rPr>
          <w:i/>
        </w:rPr>
      </w:pPr>
    </w:p>
    <w:p w14:paraId="4CB9D0FE" w14:textId="77777777" w:rsidR="00FD331C" w:rsidRPr="00011C4F" w:rsidRDefault="00FD331C" w:rsidP="00FD331C">
      <w:pPr>
        <w:keepNext/>
        <w:rPr>
          <w:b/>
          <w:bCs/>
        </w:rPr>
      </w:pPr>
      <w:r w:rsidRPr="00011C4F">
        <w:rPr>
          <w:b/>
          <w:bCs/>
        </w:rPr>
        <w:t>Discussion and conclusion:</w:t>
      </w:r>
    </w:p>
    <w:p w14:paraId="5E44DD05" w14:textId="0C04AEE3" w:rsidR="00856FAA" w:rsidRDefault="00AA6F15" w:rsidP="00856FAA">
      <w:r>
        <w:t xml:space="preserve">NEC proposed r04 showing changes on r03. </w:t>
      </w:r>
      <w:r>
        <w:rPr>
          <w:color w:val="0000FF"/>
        </w:rPr>
        <w:t>S2</w:t>
      </w:r>
      <w:r>
        <w:rPr>
          <w:color w:val="0000FF"/>
        </w:rPr>
        <w:noBreakHyphen/>
        <w:t>2201178</w:t>
      </w:r>
      <w:r w:rsidRPr="00AA6F15">
        <w:rPr>
          <w:color w:val="0000FF"/>
        </w:rPr>
        <w:t>r04</w:t>
      </w:r>
      <w:r>
        <w:t xml:space="preserve"> was agreed and revised in </w:t>
      </w:r>
      <w:r w:rsidRPr="00EC62AD">
        <w:rPr>
          <w:color w:val="0000FF"/>
        </w:rPr>
        <w:t>S2-220185</w:t>
      </w:r>
      <w:r>
        <w:rPr>
          <w:color w:val="0000FF"/>
        </w:rPr>
        <w:t>5</w:t>
      </w:r>
      <w:r>
        <w:t xml:space="preserve">, which was </w:t>
      </w:r>
      <w:r w:rsidRPr="00C3284B">
        <w:rPr>
          <w:color w:val="FF0000"/>
          <w:lang w:eastAsia="en-US"/>
        </w:rPr>
        <w:t>approved</w:t>
      </w:r>
      <w:r>
        <w:t>.</w:t>
      </w:r>
    </w:p>
    <w:p w14:paraId="5E4F3679" w14:textId="77777777" w:rsidR="00AA6F15" w:rsidRDefault="00AA6F15" w:rsidP="00856FAA"/>
    <w:p w14:paraId="676F68FC" w14:textId="77777777" w:rsidR="0081223E" w:rsidRDefault="0081223E" w:rsidP="0081223E">
      <w:pPr>
        <w:keepNext/>
        <w:pBdr>
          <w:top w:val="single" w:sz="4" w:space="1" w:color="auto"/>
        </w:pBdr>
      </w:pPr>
      <w:r>
        <w:rPr>
          <w:color w:val="0000FF"/>
        </w:rPr>
        <w:t>TD S2</w:t>
      </w:r>
      <w:r>
        <w:rPr>
          <w:color w:val="0000FF"/>
        </w:rPr>
        <w:noBreakHyphen/>
        <w:t>2200201</w:t>
      </w:r>
      <w:r>
        <w:t xml:space="preserve"> (LS In) LS from CT WG4: LS on a single operation for updating both number of UE and number of PDU in EPS (Source: CT WG4)</w:t>
      </w:r>
    </w:p>
    <w:p w14:paraId="381B881E" w14:textId="77777777" w:rsidR="0081223E" w:rsidRPr="00011C4F" w:rsidRDefault="0081223E" w:rsidP="0081223E">
      <w:pPr>
        <w:pStyle w:val="FP"/>
        <w:keepNext/>
        <w:rPr>
          <w:b/>
          <w:i/>
        </w:rPr>
      </w:pPr>
      <w:r w:rsidRPr="00011C4F">
        <w:rPr>
          <w:b/>
          <w:i/>
        </w:rPr>
        <w:t>e-mail comments:</w:t>
      </w:r>
    </w:p>
    <w:p w14:paraId="1341ACBC" w14:textId="77777777" w:rsidR="0081223E" w:rsidRPr="00856FAA" w:rsidRDefault="0081223E" w:rsidP="0081223E">
      <w:pPr>
        <w:pStyle w:val="FP"/>
        <w:keepNext/>
        <w:rPr>
          <w:i/>
        </w:rPr>
      </w:pPr>
    </w:p>
    <w:p w14:paraId="598C66DC" w14:textId="77777777" w:rsidR="0081223E" w:rsidRPr="00856FAA" w:rsidRDefault="0081223E" w:rsidP="0081223E">
      <w:pPr>
        <w:pStyle w:val="FP"/>
        <w:keepNext/>
        <w:rPr>
          <w:i/>
        </w:rPr>
      </w:pPr>
      <w:r w:rsidRPr="00856FAA">
        <w:rPr>
          <w:i/>
        </w:rPr>
        <w:t>==== 8.X, 9.X, 10.X Final Deadline ====</w:t>
      </w:r>
    </w:p>
    <w:p w14:paraId="0F938581" w14:textId="77777777" w:rsidR="00FD331C" w:rsidRPr="00856FAA" w:rsidRDefault="00FD331C" w:rsidP="00FD331C">
      <w:pPr>
        <w:pStyle w:val="FP"/>
        <w:keepNext/>
        <w:rPr>
          <w:i/>
        </w:rPr>
      </w:pPr>
    </w:p>
    <w:p w14:paraId="2975688D" w14:textId="77777777" w:rsidR="00FD331C" w:rsidRPr="00011C4F" w:rsidRDefault="00FD331C" w:rsidP="00FD331C">
      <w:pPr>
        <w:keepNext/>
        <w:rPr>
          <w:b/>
          <w:bCs/>
        </w:rPr>
      </w:pPr>
      <w:r w:rsidRPr="00011C4F">
        <w:rPr>
          <w:b/>
          <w:bCs/>
        </w:rPr>
        <w:t>Discussion and conclusion:</w:t>
      </w:r>
    </w:p>
    <w:p w14:paraId="5C390127" w14:textId="31423C72" w:rsidR="0081223E" w:rsidRDefault="00AA6F15" w:rsidP="0081223E">
      <w:r>
        <w:t xml:space="preserve">Final response in </w:t>
      </w:r>
      <w:r w:rsidRPr="00EC62AD">
        <w:rPr>
          <w:color w:val="0000FF"/>
        </w:rPr>
        <w:t>S2-220185</w:t>
      </w:r>
      <w:r>
        <w:rPr>
          <w:color w:val="0000FF"/>
        </w:rPr>
        <w:t>5</w:t>
      </w:r>
      <w:r>
        <w:t xml:space="preserve"> (Status: Replied to).</w:t>
      </w:r>
    </w:p>
    <w:p w14:paraId="32FD0F57" w14:textId="77777777" w:rsidR="00AA6F15" w:rsidRPr="00AA6F15" w:rsidRDefault="00AA6F15" w:rsidP="0081223E"/>
    <w:p w14:paraId="2C7CC145" w14:textId="77777777" w:rsidR="00856FAA" w:rsidRDefault="00856FAA" w:rsidP="00856FAA">
      <w:pPr>
        <w:keepNext/>
        <w:pBdr>
          <w:top w:val="single" w:sz="4" w:space="1" w:color="auto"/>
        </w:pBdr>
      </w:pPr>
      <w:r>
        <w:rPr>
          <w:color w:val="0000FF"/>
        </w:rPr>
        <w:t>TD S2</w:t>
      </w:r>
      <w:r>
        <w:rPr>
          <w:color w:val="0000FF"/>
        </w:rPr>
        <w:noBreakHyphen/>
        <w:t>2200255</w:t>
      </w:r>
      <w:r>
        <w:t xml:space="preserve"> (LS OUT) [DRAFT] Reply LS on clarification on the change of Target NSSAI (Source: Huawei, </w:t>
      </w:r>
      <w:proofErr w:type="spellStart"/>
      <w:r>
        <w:t>HiSilicon</w:t>
      </w:r>
      <w:proofErr w:type="spellEnd"/>
      <w:r>
        <w:t>)</w:t>
      </w:r>
    </w:p>
    <w:p w14:paraId="490F2FEF" w14:textId="77777777" w:rsidR="00856FAA" w:rsidRPr="00011C4F" w:rsidRDefault="00856FAA" w:rsidP="00856FAA">
      <w:pPr>
        <w:pStyle w:val="FP"/>
        <w:keepNext/>
        <w:rPr>
          <w:b/>
          <w:i/>
        </w:rPr>
      </w:pPr>
      <w:r w:rsidRPr="00011C4F">
        <w:rPr>
          <w:b/>
          <w:i/>
        </w:rPr>
        <w:t>e-mail comments:</w:t>
      </w:r>
    </w:p>
    <w:p w14:paraId="66AEC2AE" w14:textId="77777777" w:rsidR="00856FAA" w:rsidRPr="00856FAA" w:rsidRDefault="00856FAA" w:rsidP="00856FAA">
      <w:pPr>
        <w:pStyle w:val="FP"/>
        <w:keepNext/>
        <w:rPr>
          <w:i/>
        </w:rPr>
      </w:pPr>
      <w:r w:rsidRPr="00856FAA">
        <w:rPr>
          <w:i/>
        </w:rPr>
        <w:t>Peter (Ericsson) provides comments and r01</w:t>
      </w:r>
    </w:p>
    <w:p w14:paraId="596F8BC3" w14:textId="77777777" w:rsidR="00856FAA" w:rsidRPr="00856FAA" w:rsidRDefault="00856FAA" w:rsidP="00856FAA">
      <w:pPr>
        <w:pStyle w:val="FP"/>
        <w:keepNext/>
        <w:rPr>
          <w:i/>
        </w:rPr>
      </w:pPr>
      <w:proofErr w:type="spellStart"/>
      <w:r w:rsidRPr="00856FAA">
        <w:rPr>
          <w:i/>
        </w:rPr>
        <w:t>alessio</w:t>
      </w:r>
      <w:proofErr w:type="spellEnd"/>
      <w:r w:rsidRPr="00856FAA">
        <w:rPr>
          <w:i/>
        </w:rPr>
        <w:t>(Nokia) provides comments and r02</w:t>
      </w:r>
    </w:p>
    <w:p w14:paraId="2751B007" w14:textId="77777777" w:rsidR="00856FAA" w:rsidRPr="00856FAA" w:rsidRDefault="00856FAA" w:rsidP="00856FAA">
      <w:pPr>
        <w:pStyle w:val="FP"/>
        <w:keepNext/>
        <w:rPr>
          <w:i/>
        </w:rPr>
      </w:pPr>
      <w:r w:rsidRPr="00856FAA">
        <w:rPr>
          <w:i/>
        </w:rPr>
        <w:t xml:space="preserve">Peter Hedman (Ericsson) provides replies and r02 does not </w:t>
      </w:r>
      <w:proofErr w:type="spellStart"/>
      <w:r w:rsidRPr="00856FAA">
        <w:rPr>
          <w:i/>
        </w:rPr>
        <w:t>refloect</w:t>
      </w:r>
      <w:proofErr w:type="spellEnd"/>
      <w:r w:rsidRPr="00856FAA">
        <w:rPr>
          <w:i/>
        </w:rPr>
        <w:t xml:space="preserve"> what is possible with current SA2 specs</w:t>
      </w:r>
    </w:p>
    <w:p w14:paraId="03DABD83" w14:textId="77777777" w:rsidR="00856FAA" w:rsidRPr="00856FAA" w:rsidRDefault="00856FAA" w:rsidP="00856FAA">
      <w:pPr>
        <w:pStyle w:val="FP"/>
        <w:keepNext/>
        <w:rPr>
          <w:i/>
        </w:rPr>
      </w:pPr>
      <w:proofErr w:type="spellStart"/>
      <w:r w:rsidRPr="00856FAA">
        <w:rPr>
          <w:i/>
        </w:rPr>
        <w:t>alessio</w:t>
      </w:r>
      <w:proofErr w:type="spellEnd"/>
      <w:r w:rsidRPr="00856FAA">
        <w:rPr>
          <w:i/>
        </w:rPr>
        <w:t>(Nokia) comments</w:t>
      </w:r>
    </w:p>
    <w:p w14:paraId="79A4EA35" w14:textId="77777777" w:rsidR="00856FAA" w:rsidRPr="00856FAA" w:rsidRDefault="00856FAA" w:rsidP="00856FAA">
      <w:pPr>
        <w:pStyle w:val="FP"/>
        <w:keepNext/>
        <w:rPr>
          <w:i/>
        </w:rPr>
      </w:pPr>
      <w:proofErr w:type="spellStart"/>
      <w:r w:rsidRPr="00856FAA">
        <w:rPr>
          <w:i/>
        </w:rPr>
        <w:t>Jinguo</w:t>
      </w:r>
      <w:proofErr w:type="spellEnd"/>
      <w:r w:rsidRPr="00856FAA">
        <w:rPr>
          <w:i/>
        </w:rPr>
        <w:t>(ZTE) provides r03</w:t>
      </w:r>
    </w:p>
    <w:p w14:paraId="46B9E61E" w14:textId="77777777" w:rsidR="00856FAA" w:rsidRPr="00856FAA" w:rsidRDefault="00856FAA" w:rsidP="00856FAA">
      <w:pPr>
        <w:pStyle w:val="FP"/>
        <w:keepNext/>
        <w:rPr>
          <w:i/>
        </w:rPr>
      </w:pPr>
      <w:proofErr w:type="spellStart"/>
      <w:r w:rsidRPr="00856FAA">
        <w:rPr>
          <w:i/>
        </w:rPr>
        <w:t>alessio</w:t>
      </w:r>
      <w:proofErr w:type="spellEnd"/>
      <w:r w:rsidRPr="00856FAA">
        <w:rPr>
          <w:i/>
        </w:rPr>
        <w:t>(NOKIA) provides r04</w:t>
      </w:r>
    </w:p>
    <w:p w14:paraId="64BDF845" w14:textId="77777777" w:rsidR="00856FAA" w:rsidRPr="00856FAA" w:rsidRDefault="00856FAA" w:rsidP="00856FAA">
      <w:pPr>
        <w:pStyle w:val="FP"/>
        <w:keepNext/>
        <w:rPr>
          <w:i/>
        </w:rPr>
      </w:pPr>
      <w:r w:rsidRPr="00856FAA">
        <w:rPr>
          <w:i/>
        </w:rPr>
        <w:t>Peter Hedman (Ericsson) provides r05</w:t>
      </w:r>
    </w:p>
    <w:p w14:paraId="66EA5411" w14:textId="77777777" w:rsidR="00856FAA" w:rsidRPr="00856FAA" w:rsidRDefault="00856FAA" w:rsidP="00856FAA">
      <w:pPr>
        <w:pStyle w:val="FP"/>
        <w:keepNext/>
        <w:rPr>
          <w:i/>
        </w:rPr>
      </w:pPr>
      <w:r w:rsidRPr="00856FAA">
        <w:rPr>
          <w:i/>
        </w:rPr>
        <w:t>Alessio(Nokia) cannot agree r05</w:t>
      </w:r>
    </w:p>
    <w:p w14:paraId="46A80AAF" w14:textId="77777777" w:rsidR="00856FAA" w:rsidRPr="00856FAA" w:rsidRDefault="00856FAA" w:rsidP="00856FAA">
      <w:pPr>
        <w:pStyle w:val="FP"/>
        <w:keepNext/>
        <w:rPr>
          <w:i/>
        </w:rPr>
      </w:pPr>
      <w:r w:rsidRPr="00856FAA">
        <w:rPr>
          <w:i/>
        </w:rPr>
        <w:t>==== 8.X, 9.X, 10.X Revisions Deadline ====</w:t>
      </w:r>
    </w:p>
    <w:p w14:paraId="37AEB4BD" w14:textId="77777777" w:rsidR="00856FAA" w:rsidRPr="00856FAA" w:rsidRDefault="00856FAA" w:rsidP="00856FAA">
      <w:pPr>
        <w:pStyle w:val="FP"/>
        <w:keepNext/>
        <w:rPr>
          <w:i/>
        </w:rPr>
      </w:pPr>
      <w:r w:rsidRPr="00856FAA">
        <w:rPr>
          <w:i/>
        </w:rPr>
        <w:t>Peter Hedman (Ericsson) objects to r04, r03, r02 and r00 supports r05 and r01</w:t>
      </w:r>
    </w:p>
    <w:p w14:paraId="44589658" w14:textId="77777777" w:rsidR="00856FAA" w:rsidRPr="00856FAA" w:rsidRDefault="00856FAA" w:rsidP="00856FAA">
      <w:pPr>
        <w:pStyle w:val="FP"/>
        <w:keepNext/>
        <w:rPr>
          <w:i/>
        </w:rPr>
      </w:pPr>
      <w:r w:rsidRPr="00856FAA">
        <w:rPr>
          <w:i/>
        </w:rPr>
        <w:t>Tao(CMCC) let's check r01 agreeable or not</w:t>
      </w:r>
    </w:p>
    <w:p w14:paraId="158C8616" w14:textId="77777777" w:rsidR="00856FAA" w:rsidRPr="00856FAA" w:rsidRDefault="00856FAA" w:rsidP="00856FAA">
      <w:pPr>
        <w:pStyle w:val="FP"/>
        <w:keepNext/>
        <w:rPr>
          <w:i/>
        </w:rPr>
      </w:pPr>
      <w:proofErr w:type="spellStart"/>
      <w:r w:rsidRPr="00856FAA">
        <w:rPr>
          <w:i/>
        </w:rPr>
        <w:t>Jinguo</w:t>
      </w:r>
      <w:proofErr w:type="spellEnd"/>
      <w:r w:rsidRPr="00856FAA">
        <w:rPr>
          <w:i/>
        </w:rPr>
        <w:t>(ZTE) suggest to keep it open</w:t>
      </w:r>
    </w:p>
    <w:p w14:paraId="4B00C4D8" w14:textId="77777777" w:rsidR="00856FAA" w:rsidRPr="00856FAA" w:rsidRDefault="00856FAA" w:rsidP="00856FAA">
      <w:pPr>
        <w:pStyle w:val="FP"/>
        <w:keepNext/>
        <w:rPr>
          <w:i/>
        </w:rPr>
      </w:pPr>
      <w:proofErr w:type="spellStart"/>
      <w:r w:rsidRPr="00856FAA">
        <w:rPr>
          <w:i/>
        </w:rPr>
        <w:t>alessio</w:t>
      </w:r>
      <w:proofErr w:type="spellEnd"/>
      <w:r w:rsidRPr="00856FAA">
        <w:rPr>
          <w:i/>
        </w:rPr>
        <w:t xml:space="preserve">(Nokia) complains Ericsson wants to write LSs not based on text in the specs. there is nowhere in the specs that the target NSSAI is stored in the AMF and we do not change the specifications to add features after freeze just to please some people. moreover r04 responds to the LS while r05 seems to be some discussion not related to the LS that </w:t>
      </w:r>
      <w:proofErr w:type="spellStart"/>
      <w:r w:rsidRPr="00856FAA">
        <w:rPr>
          <w:i/>
        </w:rPr>
        <w:t>ericsson</w:t>
      </w:r>
      <w:proofErr w:type="spellEnd"/>
      <w:r w:rsidRPr="00856FAA">
        <w:rPr>
          <w:i/>
        </w:rPr>
        <w:t xml:space="preserve"> wants to write in this Ls to then use it for other purposes. This is not good behaviour.</w:t>
      </w:r>
    </w:p>
    <w:p w14:paraId="778C7DEA" w14:textId="77777777" w:rsidR="00856FAA" w:rsidRPr="00856FAA" w:rsidRDefault="00856FAA" w:rsidP="00856FAA">
      <w:pPr>
        <w:pStyle w:val="FP"/>
        <w:keepNext/>
        <w:rPr>
          <w:i/>
        </w:rPr>
      </w:pPr>
      <w:r w:rsidRPr="00856FAA">
        <w:rPr>
          <w:i/>
        </w:rPr>
        <w:t>==== 8.X, 9.X, 10.X Final Deadline ====</w:t>
      </w:r>
    </w:p>
    <w:p w14:paraId="1838B607" w14:textId="77777777" w:rsidR="00FD331C" w:rsidRPr="00856FAA" w:rsidRDefault="00FD331C" w:rsidP="00FD331C">
      <w:pPr>
        <w:pStyle w:val="FP"/>
        <w:keepNext/>
        <w:rPr>
          <w:i/>
        </w:rPr>
      </w:pPr>
    </w:p>
    <w:p w14:paraId="52ABE4FC" w14:textId="77777777" w:rsidR="00FD331C" w:rsidRPr="00011C4F" w:rsidRDefault="00FD331C" w:rsidP="00FD331C">
      <w:pPr>
        <w:keepNext/>
        <w:rPr>
          <w:b/>
          <w:bCs/>
        </w:rPr>
      </w:pPr>
      <w:r w:rsidRPr="00011C4F">
        <w:rPr>
          <w:b/>
          <w:bCs/>
        </w:rPr>
        <w:t>Discussion and conclusion:</w:t>
      </w:r>
    </w:p>
    <w:p w14:paraId="73A01E47" w14:textId="573A3071" w:rsidR="00856FAA" w:rsidRDefault="00AA6F15" w:rsidP="00856FAA">
      <w:r>
        <w:t>NEC proposed r08.</w:t>
      </w:r>
      <w:r w:rsidRPr="00AA6F15">
        <w:rPr>
          <w:color w:val="0000FF"/>
        </w:rPr>
        <w:t xml:space="preserve"> </w:t>
      </w:r>
      <w:r>
        <w:rPr>
          <w:color w:val="0000FF"/>
        </w:rPr>
        <w:t>S2</w:t>
      </w:r>
      <w:r>
        <w:rPr>
          <w:color w:val="0000FF"/>
        </w:rPr>
        <w:noBreakHyphen/>
        <w:t>2200255</w:t>
      </w:r>
      <w:r w:rsidRPr="00AA6F15">
        <w:rPr>
          <w:color w:val="0000FF"/>
        </w:rPr>
        <w:t>r0</w:t>
      </w:r>
      <w:r>
        <w:rPr>
          <w:color w:val="0000FF"/>
        </w:rPr>
        <w:t>8</w:t>
      </w:r>
      <w:r>
        <w:t xml:space="preserve"> was agreed and revised in </w:t>
      </w:r>
      <w:r w:rsidRPr="00EC62AD">
        <w:rPr>
          <w:color w:val="0000FF"/>
        </w:rPr>
        <w:t>S2-220185</w:t>
      </w:r>
      <w:r>
        <w:rPr>
          <w:color w:val="0000FF"/>
        </w:rPr>
        <w:t>6</w:t>
      </w:r>
      <w:r>
        <w:t xml:space="preserve">, which was </w:t>
      </w:r>
      <w:r w:rsidRPr="00C3284B">
        <w:rPr>
          <w:color w:val="FF0000"/>
          <w:lang w:eastAsia="en-US"/>
        </w:rPr>
        <w:t>approved</w:t>
      </w:r>
      <w:r>
        <w:t>.</w:t>
      </w:r>
    </w:p>
    <w:p w14:paraId="54059CE0" w14:textId="77777777" w:rsidR="00AA6F15" w:rsidRDefault="00AA6F15" w:rsidP="00856FAA"/>
    <w:p w14:paraId="3720FBC9" w14:textId="77777777" w:rsidR="0081223E" w:rsidRDefault="0081223E" w:rsidP="0081223E">
      <w:pPr>
        <w:keepNext/>
        <w:pBdr>
          <w:top w:val="single" w:sz="4" w:space="1" w:color="auto"/>
        </w:pBdr>
      </w:pPr>
      <w:r>
        <w:rPr>
          <w:color w:val="0000FF"/>
        </w:rPr>
        <w:t>TD S2</w:t>
      </w:r>
      <w:r>
        <w:rPr>
          <w:color w:val="0000FF"/>
        </w:rPr>
        <w:noBreakHyphen/>
        <w:t>2200051</w:t>
      </w:r>
      <w:r>
        <w:t xml:space="preserve"> (LS In) LS from CT WG3: LS on Clarification on the change of Target NSSAI (Source: CT WG3)</w:t>
      </w:r>
    </w:p>
    <w:p w14:paraId="0768149B" w14:textId="77777777" w:rsidR="0081223E" w:rsidRPr="00011C4F" w:rsidRDefault="0081223E" w:rsidP="0081223E">
      <w:pPr>
        <w:pStyle w:val="FP"/>
        <w:keepNext/>
        <w:rPr>
          <w:b/>
          <w:i/>
        </w:rPr>
      </w:pPr>
      <w:r w:rsidRPr="00011C4F">
        <w:rPr>
          <w:b/>
          <w:i/>
        </w:rPr>
        <w:t>e-mail comments:</w:t>
      </w:r>
    </w:p>
    <w:p w14:paraId="3EEB35D5" w14:textId="77777777" w:rsidR="0081223E" w:rsidRPr="00856FAA" w:rsidRDefault="0081223E" w:rsidP="0081223E">
      <w:pPr>
        <w:pStyle w:val="FP"/>
        <w:keepNext/>
        <w:rPr>
          <w:i/>
        </w:rPr>
      </w:pPr>
    </w:p>
    <w:p w14:paraId="607CF6B5" w14:textId="77777777" w:rsidR="0081223E" w:rsidRPr="00856FAA" w:rsidRDefault="0081223E" w:rsidP="0081223E">
      <w:pPr>
        <w:pStyle w:val="FP"/>
        <w:keepNext/>
        <w:rPr>
          <w:i/>
        </w:rPr>
      </w:pPr>
      <w:r w:rsidRPr="00856FAA">
        <w:rPr>
          <w:i/>
        </w:rPr>
        <w:t>==== 8.X, 9.X, 10.X Final Deadline ====</w:t>
      </w:r>
    </w:p>
    <w:p w14:paraId="277C8B76" w14:textId="77777777" w:rsidR="00FD331C" w:rsidRPr="00856FAA" w:rsidRDefault="00FD331C" w:rsidP="00FD331C">
      <w:pPr>
        <w:pStyle w:val="FP"/>
        <w:keepNext/>
        <w:rPr>
          <w:i/>
        </w:rPr>
      </w:pPr>
    </w:p>
    <w:p w14:paraId="6FFF07A1" w14:textId="77777777" w:rsidR="00FD331C" w:rsidRPr="00011C4F" w:rsidRDefault="00FD331C" w:rsidP="00FD331C">
      <w:pPr>
        <w:keepNext/>
        <w:rPr>
          <w:b/>
          <w:bCs/>
        </w:rPr>
      </w:pPr>
      <w:r w:rsidRPr="00011C4F">
        <w:rPr>
          <w:b/>
          <w:bCs/>
        </w:rPr>
        <w:t>Discussion and conclusion:</w:t>
      </w:r>
    </w:p>
    <w:p w14:paraId="50195562" w14:textId="0D63FF5D" w:rsidR="00AA6F15" w:rsidRDefault="00AA6F15" w:rsidP="00AA6F15">
      <w:r>
        <w:t xml:space="preserve">Final response in </w:t>
      </w:r>
      <w:r w:rsidRPr="00EC62AD">
        <w:rPr>
          <w:color w:val="0000FF"/>
        </w:rPr>
        <w:t>S2-220185</w:t>
      </w:r>
      <w:r>
        <w:rPr>
          <w:color w:val="0000FF"/>
        </w:rPr>
        <w:t>6</w:t>
      </w:r>
      <w:r>
        <w:t xml:space="preserve"> (Status: Replied to).</w:t>
      </w:r>
    </w:p>
    <w:p w14:paraId="766E2779" w14:textId="77777777" w:rsidR="0081223E" w:rsidRDefault="0081223E" w:rsidP="0081223E"/>
    <w:p w14:paraId="2F869C61" w14:textId="77777777" w:rsidR="00856FAA" w:rsidRDefault="00856FAA" w:rsidP="00856FAA">
      <w:pPr>
        <w:keepNext/>
        <w:pBdr>
          <w:top w:val="single" w:sz="4" w:space="1" w:color="auto"/>
        </w:pBdr>
      </w:pPr>
      <w:r>
        <w:rPr>
          <w:color w:val="0000FF"/>
        </w:rPr>
        <w:t>TD S2</w:t>
      </w:r>
      <w:r>
        <w:rPr>
          <w:color w:val="0000FF"/>
        </w:rPr>
        <w:noBreakHyphen/>
        <w:t>2200882</w:t>
      </w:r>
      <w:r>
        <w:t xml:space="preserve"> (CR) 23.247 CR0090: Clarification of MBS data forwarding (Source: Huawei, </w:t>
      </w:r>
      <w:proofErr w:type="spellStart"/>
      <w:r>
        <w:t>HiSilicon</w:t>
      </w:r>
      <w:proofErr w:type="spellEnd"/>
      <w:r>
        <w:t>)</w:t>
      </w:r>
    </w:p>
    <w:p w14:paraId="5A29EEEF" w14:textId="77777777" w:rsidR="00856FAA" w:rsidRPr="00011C4F" w:rsidRDefault="00856FAA" w:rsidP="00856FAA">
      <w:pPr>
        <w:pStyle w:val="FP"/>
        <w:keepNext/>
        <w:rPr>
          <w:b/>
          <w:i/>
        </w:rPr>
      </w:pPr>
      <w:r w:rsidRPr="00011C4F">
        <w:rPr>
          <w:b/>
          <w:i/>
        </w:rPr>
        <w:t>e-mail comments:</w:t>
      </w:r>
    </w:p>
    <w:p w14:paraId="15C01B6C" w14:textId="77777777" w:rsidR="00856FAA" w:rsidRPr="00856FAA" w:rsidRDefault="00856FAA" w:rsidP="00856FAA">
      <w:pPr>
        <w:pStyle w:val="FP"/>
        <w:keepNext/>
        <w:rPr>
          <w:i/>
        </w:rPr>
      </w:pPr>
      <w:r w:rsidRPr="00856FAA">
        <w:rPr>
          <w:i/>
        </w:rPr>
        <w:t>Paul (Ericsson) provides comments and r01.</w:t>
      </w:r>
    </w:p>
    <w:p w14:paraId="05E8B47D" w14:textId="77777777" w:rsidR="00856FAA" w:rsidRPr="00856FAA" w:rsidRDefault="00856FAA" w:rsidP="00856FAA">
      <w:pPr>
        <w:pStyle w:val="FP"/>
        <w:keepNext/>
        <w:rPr>
          <w:i/>
        </w:rPr>
      </w:pPr>
      <w:proofErr w:type="spellStart"/>
      <w:r w:rsidRPr="00856FAA">
        <w:rPr>
          <w:i/>
        </w:rPr>
        <w:t>Zhendong</w:t>
      </w:r>
      <w:proofErr w:type="spellEnd"/>
      <w:r w:rsidRPr="00856FAA">
        <w:rPr>
          <w:i/>
        </w:rPr>
        <w:t xml:space="preserve"> (ZTE): provides comments</w:t>
      </w:r>
    </w:p>
    <w:p w14:paraId="4B60C001" w14:textId="77777777" w:rsidR="00856FAA" w:rsidRPr="00856FAA" w:rsidRDefault="00856FAA" w:rsidP="00856FAA">
      <w:pPr>
        <w:pStyle w:val="FP"/>
        <w:keepNext/>
        <w:rPr>
          <w:i/>
        </w:rPr>
      </w:pPr>
      <w:r w:rsidRPr="00856FAA">
        <w:rPr>
          <w:i/>
        </w:rPr>
        <w:t>Fenqin (Huawei): provides comments</w:t>
      </w:r>
    </w:p>
    <w:p w14:paraId="59B2C0BA" w14:textId="77777777" w:rsidR="00856FAA" w:rsidRPr="00856FAA" w:rsidRDefault="00856FAA" w:rsidP="00856FAA">
      <w:pPr>
        <w:pStyle w:val="FP"/>
        <w:keepNext/>
        <w:rPr>
          <w:i/>
        </w:rPr>
      </w:pPr>
      <w:r w:rsidRPr="00856FAA">
        <w:rPr>
          <w:i/>
        </w:rPr>
        <w:t xml:space="preserve">Paul (Ericsson) replies to Fenqin (Huawei) and </w:t>
      </w:r>
      <w:proofErr w:type="spellStart"/>
      <w:r w:rsidRPr="00856FAA">
        <w:rPr>
          <w:i/>
        </w:rPr>
        <w:t>Zhendong</w:t>
      </w:r>
      <w:proofErr w:type="spellEnd"/>
      <w:r w:rsidRPr="00856FAA">
        <w:rPr>
          <w:i/>
        </w:rPr>
        <w:t xml:space="preserve"> (ZTE).</w:t>
      </w:r>
    </w:p>
    <w:p w14:paraId="39987BA8" w14:textId="77777777" w:rsidR="00856FAA" w:rsidRPr="00856FAA" w:rsidRDefault="00856FAA" w:rsidP="00856FAA">
      <w:pPr>
        <w:pStyle w:val="FP"/>
        <w:keepNext/>
        <w:rPr>
          <w:i/>
        </w:rPr>
      </w:pPr>
      <w:r w:rsidRPr="00856FAA">
        <w:rPr>
          <w:i/>
        </w:rPr>
        <w:t xml:space="preserve">The mechanism in 882 describes how to detect duplicates and is based on a RAN3 agreement for minimization of data loss between supporting </w:t>
      </w:r>
      <w:proofErr w:type="spellStart"/>
      <w:r w:rsidRPr="00856FAA">
        <w:rPr>
          <w:i/>
        </w:rPr>
        <w:t>gNBs</w:t>
      </w:r>
      <w:proofErr w:type="spellEnd"/>
      <w:r w:rsidRPr="00856FAA">
        <w:rPr>
          <w:i/>
        </w:rPr>
        <w:t xml:space="preserve">: synchronization of PDCP SN between </w:t>
      </w:r>
      <w:proofErr w:type="spellStart"/>
      <w:r w:rsidRPr="00856FAA">
        <w:rPr>
          <w:i/>
        </w:rPr>
        <w:t>neighboring</w:t>
      </w:r>
      <w:proofErr w:type="spellEnd"/>
      <w:r w:rsidRPr="00856FAA">
        <w:rPr>
          <w:i/>
        </w:rPr>
        <w:t xml:space="preserve"> </w:t>
      </w:r>
      <w:proofErr w:type="spellStart"/>
      <w:r w:rsidRPr="00856FAA">
        <w:rPr>
          <w:i/>
        </w:rPr>
        <w:t>gNBs</w:t>
      </w:r>
      <w:proofErr w:type="spellEnd"/>
      <w:r w:rsidRPr="00856FAA">
        <w:rPr>
          <w:i/>
        </w:rPr>
        <w:t xml:space="preserve"> will be achieved in Rel-17 by the </w:t>
      </w:r>
      <w:r w:rsidRPr="00856FAA">
        <w:rPr>
          <w:i/>
        </w:rPr>
        <w:lastRenderedPageBreak/>
        <w:t xml:space="preserve">following two means: 1) SN added to MBS user data on N3mb (with 'SN' to be converted into a PDCP SN at the </w:t>
      </w:r>
      <w:proofErr w:type="spellStart"/>
      <w:r w:rsidRPr="00856FAA">
        <w:rPr>
          <w:i/>
        </w:rPr>
        <w:t>gNB</w:t>
      </w:r>
      <w:proofErr w:type="spellEnd"/>
      <w:r w:rsidRPr="00856FAA">
        <w:rPr>
          <w:i/>
        </w:rPr>
        <w:t xml:space="preserve">) and 2) support of a shared </w:t>
      </w:r>
      <w:proofErr w:type="spellStart"/>
      <w:r w:rsidRPr="00856FAA">
        <w:rPr>
          <w:i/>
        </w:rPr>
        <w:t>gNB</w:t>
      </w:r>
      <w:proofErr w:type="spellEnd"/>
      <w:r w:rsidRPr="00856FAA">
        <w:rPr>
          <w:i/>
        </w:rPr>
        <w:t xml:space="preserve"> NG-U termination (i.e. a central entity to assign PDCP SN for multiple </w:t>
      </w:r>
      <w:proofErr w:type="spellStart"/>
      <w:r w:rsidRPr="00856FAA">
        <w:rPr>
          <w:i/>
        </w:rPr>
        <w:t>gNBs</w:t>
      </w:r>
      <w:proofErr w:type="spellEnd"/>
      <w:r w:rsidRPr="00856FAA">
        <w:rPr>
          <w:i/>
        </w:rPr>
        <w:t>).</w:t>
      </w:r>
    </w:p>
    <w:p w14:paraId="29CCBEF0" w14:textId="77777777" w:rsidR="00856FAA" w:rsidRPr="00856FAA" w:rsidRDefault="00856FAA" w:rsidP="00856FAA">
      <w:pPr>
        <w:pStyle w:val="FP"/>
        <w:keepNext/>
        <w:rPr>
          <w:i/>
        </w:rPr>
      </w:pPr>
      <w:r w:rsidRPr="00856FAA">
        <w:rPr>
          <w:i/>
        </w:rPr>
        <w:t>If 882 aims to describe how 1) is applied to HO from non-supporting to supporting RAN nodes, we are of the opinion, that both RAN3 agreed mechanisms as mentioned above need to be described first.</w:t>
      </w:r>
    </w:p>
    <w:p w14:paraId="2EC5CE09" w14:textId="77777777" w:rsidR="00856FAA" w:rsidRPr="00856FAA" w:rsidRDefault="00856FAA" w:rsidP="00856FAA">
      <w:pPr>
        <w:pStyle w:val="FP"/>
        <w:keepNext/>
        <w:rPr>
          <w:i/>
        </w:rPr>
      </w:pPr>
      <w:r w:rsidRPr="00856FAA">
        <w:rPr>
          <w:i/>
        </w:rPr>
        <w:t>Current RAN3 status is that only the agreement exists, but no stage 3 work was performed so far, however, we are fine to progress in SA2 in parallel.</w:t>
      </w:r>
    </w:p>
    <w:p w14:paraId="757E08BB" w14:textId="77777777" w:rsidR="00856FAA" w:rsidRPr="00856FAA" w:rsidRDefault="00856FAA" w:rsidP="00856FAA">
      <w:pPr>
        <w:pStyle w:val="FP"/>
        <w:keepNext/>
        <w:rPr>
          <w:i/>
        </w:rPr>
      </w:pPr>
      <w:r w:rsidRPr="00856FAA">
        <w:rPr>
          <w:i/>
        </w:rPr>
        <w:t>Paul (Ericsson) replies to Fenqin (Huawei).</w:t>
      </w:r>
    </w:p>
    <w:p w14:paraId="7F21E97D" w14:textId="77777777" w:rsidR="00856FAA" w:rsidRPr="00856FAA" w:rsidRDefault="00856FAA" w:rsidP="00856FAA">
      <w:pPr>
        <w:pStyle w:val="FP"/>
        <w:keepNext/>
        <w:rPr>
          <w:i/>
        </w:rPr>
      </w:pPr>
      <w:r w:rsidRPr="00856FAA">
        <w:rPr>
          <w:i/>
        </w:rPr>
        <w:t>Fenqin (Huawei) replies to Paul (Ericsson).</w:t>
      </w:r>
    </w:p>
    <w:p w14:paraId="53074E7B" w14:textId="77777777" w:rsidR="00856FAA" w:rsidRPr="00856FAA" w:rsidRDefault="00856FAA" w:rsidP="00856FAA">
      <w:pPr>
        <w:pStyle w:val="FP"/>
        <w:keepNext/>
        <w:rPr>
          <w:i/>
        </w:rPr>
      </w:pPr>
      <w:r w:rsidRPr="00856FAA">
        <w:rPr>
          <w:i/>
        </w:rPr>
        <w:t xml:space="preserve">Thomas(Nokia) provides r02 to merge </w:t>
      </w:r>
      <w:r>
        <w:rPr>
          <w:i/>
          <w:color w:val="0000FF"/>
        </w:rPr>
        <w:t>TD S2</w:t>
      </w:r>
      <w:r>
        <w:rPr>
          <w:i/>
          <w:color w:val="0000FF"/>
        </w:rPr>
        <w:noBreakHyphen/>
        <w:t>2201250</w:t>
      </w:r>
      <w:r w:rsidRPr="00856FAA">
        <w:rPr>
          <w:i/>
        </w:rPr>
        <w:t>. Objects against r01</w:t>
      </w:r>
    </w:p>
    <w:p w14:paraId="5A5A9814" w14:textId="77777777" w:rsidR="00856FAA" w:rsidRPr="00856FAA" w:rsidRDefault="00856FAA" w:rsidP="00856FAA">
      <w:pPr>
        <w:pStyle w:val="FP"/>
        <w:keepNext/>
        <w:rPr>
          <w:i/>
        </w:rPr>
      </w:pPr>
      <w:r w:rsidRPr="00856FAA">
        <w:rPr>
          <w:i/>
        </w:rPr>
        <w:t>Zhenhua (vivo) ask Q</w:t>
      </w:r>
    </w:p>
    <w:p w14:paraId="60891779" w14:textId="77777777" w:rsidR="00856FAA" w:rsidRPr="00856FAA" w:rsidRDefault="00856FAA" w:rsidP="00856FAA">
      <w:pPr>
        <w:pStyle w:val="FP"/>
        <w:keepNext/>
        <w:rPr>
          <w:i/>
        </w:rPr>
      </w:pPr>
      <w:r w:rsidRPr="00856FAA">
        <w:rPr>
          <w:i/>
        </w:rPr>
        <w:t>Fenqin (Huawei) responds</w:t>
      </w:r>
    </w:p>
    <w:p w14:paraId="06565F7E" w14:textId="77777777" w:rsidR="00856FAA" w:rsidRPr="00856FAA" w:rsidRDefault="00856FAA" w:rsidP="00856FAA">
      <w:pPr>
        <w:pStyle w:val="FP"/>
        <w:keepNext/>
        <w:rPr>
          <w:i/>
        </w:rPr>
      </w:pPr>
      <w:r w:rsidRPr="00856FAA">
        <w:rPr>
          <w:i/>
        </w:rPr>
        <w:t>Zhenhua (vivo) ask further to Fenqin (Huawei)</w:t>
      </w:r>
    </w:p>
    <w:p w14:paraId="3A9A12C8" w14:textId="77777777" w:rsidR="00856FAA" w:rsidRPr="00856FAA" w:rsidRDefault="00856FAA" w:rsidP="00856FAA">
      <w:pPr>
        <w:pStyle w:val="FP"/>
        <w:keepNext/>
        <w:rPr>
          <w:i/>
        </w:rPr>
      </w:pPr>
      <w:r w:rsidRPr="00856FAA">
        <w:rPr>
          <w:i/>
        </w:rPr>
        <w:t>Fenqin (Huawei) responds to Zhenhua(Vivo)</w:t>
      </w:r>
    </w:p>
    <w:p w14:paraId="43CF4A5D" w14:textId="77777777" w:rsidR="00856FAA" w:rsidRPr="00856FAA" w:rsidRDefault="00856FAA" w:rsidP="00856FAA">
      <w:pPr>
        <w:pStyle w:val="FP"/>
        <w:keepNext/>
        <w:rPr>
          <w:i/>
        </w:rPr>
      </w:pPr>
      <w:r w:rsidRPr="00856FAA">
        <w:rPr>
          <w:i/>
        </w:rPr>
        <w:t>Thomas(Nokia) replies to Zhenhua (vivo)</w:t>
      </w:r>
    </w:p>
    <w:p w14:paraId="0264A51C" w14:textId="77777777" w:rsidR="00856FAA" w:rsidRPr="00856FAA" w:rsidRDefault="00856FAA" w:rsidP="00856FAA">
      <w:pPr>
        <w:pStyle w:val="FP"/>
        <w:keepNext/>
        <w:rPr>
          <w:i/>
        </w:rPr>
      </w:pPr>
      <w:r w:rsidRPr="00856FAA">
        <w:rPr>
          <w:i/>
        </w:rPr>
        <w:t>Zhenhua (vivo) replies to Fenqin (Huawei)</w:t>
      </w:r>
    </w:p>
    <w:p w14:paraId="6A1ED60C" w14:textId="77777777" w:rsidR="00856FAA" w:rsidRPr="00856FAA" w:rsidRDefault="00856FAA" w:rsidP="00856FAA">
      <w:pPr>
        <w:pStyle w:val="FP"/>
        <w:keepNext/>
        <w:rPr>
          <w:i/>
        </w:rPr>
      </w:pPr>
      <w:r w:rsidRPr="00856FAA">
        <w:rPr>
          <w:i/>
        </w:rPr>
        <w:t>Fenqin (Huawei) provides r03</w:t>
      </w:r>
    </w:p>
    <w:p w14:paraId="3C067104" w14:textId="77777777" w:rsidR="00856FAA" w:rsidRPr="00856FAA" w:rsidRDefault="00856FAA" w:rsidP="00856FAA">
      <w:pPr>
        <w:pStyle w:val="FP"/>
        <w:keepNext/>
        <w:rPr>
          <w:i/>
        </w:rPr>
      </w:pPr>
      <w:r w:rsidRPr="00856FAA">
        <w:rPr>
          <w:i/>
        </w:rPr>
        <w:t>As alignment with RAN3 progress, we are supportive to introduce both solutions agreed by RAN3 in stage 2 at this meeting. However, we can't agree to have only one solution described. Hence, prior to an alignment, we propose to wait for RAN3 to progress that topic first.</w:t>
      </w:r>
    </w:p>
    <w:p w14:paraId="5E2A6B16" w14:textId="77777777" w:rsidR="00856FAA" w:rsidRPr="00856FAA" w:rsidRDefault="00856FAA" w:rsidP="00856FAA">
      <w:pPr>
        <w:pStyle w:val="FP"/>
        <w:keepNext/>
        <w:rPr>
          <w:i/>
        </w:rPr>
      </w:pPr>
      <w:r w:rsidRPr="00856FAA">
        <w:rPr>
          <w:i/>
        </w:rPr>
        <w:t>Paul (Ericsson) object to r03, r02 and r00.</w:t>
      </w:r>
    </w:p>
    <w:p w14:paraId="1C5B1385" w14:textId="77777777" w:rsidR="00856FAA" w:rsidRPr="00856FAA" w:rsidRDefault="00856FAA" w:rsidP="00856FAA">
      <w:pPr>
        <w:pStyle w:val="FP"/>
        <w:keepNext/>
        <w:rPr>
          <w:i/>
        </w:rPr>
      </w:pPr>
      <w:r w:rsidRPr="00856FAA">
        <w:rPr>
          <w:i/>
        </w:rPr>
        <w:t>Fenqin (Huawei) provides response</w:t>
      </w:r>
    </w:p>
    <w:p w14:paraId="6D0897B3" w14:textId="77777777" w:rsidR="00856FAA" w:rsidRPr="00856FAA" w:rsidRDefault="00856FAA" w:rsidP="00856FAA">
      <w:pPr>
        <w:pStyle w:val="FP"/>
        <w:keepNext/>
        <w:rPr>
          <w:i/>
        </w:rPr>
      </w:pPr>
      <w:r w:rsidRPr="00856FAA">
        <w:rPr>
          <w:i/>
        </w:rPr>
        <w:t>Thomas (Nokia) suggest bringing this to a conference call to try to establish a working assumption</w:t>
      </w:r>
    </w:p>
    <w:p w14:paraId="7DB0ABAE" w14:textId="77777777" w:rsidR="00856FAA" w:rsidRPr="00856FAA" w:rsidRDefault="00856FAA" w:rsidP="00856FAA">
      <w:pPr>
        <w:pStyle w:val="FP"/>
        <w:keepNext/>
        <w:rPr>
          <w:i/>
        </w:rPr>
      </w:pPr>
      <w:r w:rsidRPr="00856FAA">
        <w:rPr>
          <w:i/>
        </w:rPr>
        <w:t>Adding sequence numbers to MBS data was proposed by multiple companies for many meetings, and it was always only one company that objected.</w:t>
      </w:r>
    </w:p>
    <w:p w14:paraId="7DB72393" w14:textId="77777777" w:rsidR="00856FAA" w:rsidRPr="00856FAA" w:rsidRDefault="00856FAA" w:rsidP="00856FAA">
      <w:pPr>
        <w:pStyle w:val="FP"/>
        <w:keepNext/>
        <w:rPr>
          <w:i/>
        </w:rPr>
      </w:pPr>
      <w:r w:rsidRPr="00856FAA">
        <w:rPr>
          <w:i/>
        </w:rPr>
        <w:t>==== 8.X, 9.X, 10.X Revisions Deadline ====</w:t>
      </w:r>
    </w:p>
    <w:p w14:paraId="75DCB7DC" w14:textId="77777777" w:rsidR="00856FAA" w:rsidRPr="00856FAA" w:rsidRDefault="00856FAA" w:rsidP="00856FAA">
      <w:pPr>
        <w:pStyle w:val="FP"/>
        <w:keepNext/>
        <w:rPr>
          <w:i/>
        </w:rPr>
      </w:pPr>
      <w:r w:rsidRPr="00856FAA">
        <w:rPr>
          <w:i/>
        </w:rPr>
        <w:t>==== 8.X, 9.X, 10.X Final Deadline ====</w:t>
      </w:r>
    </w:p>
    <w:p w14:paraId="25D49C8F" w14:textId="77777777" w:rsidR="00FD331C" w:rsidRPr="00856FAA" w:rsidRDefault="00FD331C" w:rsidP="00FD331C">
      <w:pPr>
        <w:pStyle w:val="FP"/>
        <w:keepNext/>
        <w:rPr>
          <w:i/>
        </w:rPr>
      </w:pPr>
    </w:p>
    <w:p w14:paraId="6886D12B" w14:textId="77777777" w:rsidR="00FD331C" w:rsidRPr="00011C4F" w:rsidRDefault="00FD331C" w:rsidP="00FD331C">
      <w:pPr>
        <w:keepNext/>
        <w:rPr>
          <w:b/>
          <w:bCs/>
        </w:rPr>
      </w:pPr>
      <w:r w:rsidRPr="00011C4F">
        <w:rPr>
          <w:b/>
          <w:bCs/>
        </w:rPr>
        <w:t>Discussion and conclusion:</w:t>
      </w:r>
    </w:p>
    <w:p w14:paraId="50C5495C" w14:textId="03556FAD" w:rsidR="00856FAA" w:rsidRDefault="00AA6F15" w:rsidP="00856FAA">
      <w:r>
        <w:t xml:space="preserve">Huawei provided some background information for a show of hands: </w:t>
      </w:r>
      <w:hyperlink r:id="rId10" w:history="1">
        <w:r w:rsidRPr="00375EAF">
          <w:rPr>
            <w:rStyle w:val="Hyperlink"/>
          </w:rPr>
          <w:t>https://www.3gpp.org/ftp/tsg_sa/WG2_Arch/TSGS2_149E_Electronic_2022-02/INBOX/CCs/CC%235_2022-02-25_1330UTC/SoH%20S2-2200882r01.pptx</w:t>
        </w:r>
      </w:hyperlink>
    </w:p>
    <w:p w14:paraId="33A9A2B1" w14:textId="77777777" w:rsidR="00AA6F15" w:rsidRPr="00AA6F15" w:rsidRDefault="00AA6F15" w:rsidP="00856FAA">
      <w:pPr>
        <w:rPr>
          <w:b/>
          <w:bCs/>
        </w:rPr>
      </w:pPr>
      <w:r w:rsidRPr="00AA6F15">
        <w:rPr>
          <w:b/>
          <w:bCs/>
        </w:rPr>
        <w:t>Questions:</w:t>
      </w:r>
    </w:p>
    <w:p w14:paraId="7BD783D5" w14:textId="279504F0" w:rsidR="00AA6F15" w:rsidRDefault="00AA6F15" w:rsidP="00AA6F15">
      <w:pPr>
        <w:pStyle w:val="B1"/>
      </w:pPr>
      <w:r>
        <w:tab/>
        <w:t>Should S2-2200882r03 be approved?</w:t>
      </w:r>
      <w:r w:rsidR="00895FDA" w:rsidRPr="00895FDA">
        <w:t xml:space="preserve"> </w:t>
      </w:r>
      <w:r w:rsidR="00895FDA">
        <w:t>(option #1)</w:t>
      </w:r>
    </w:p>
    <w:p w14:paraId="2C2990CF" w14:textId="1AEB3AC4" w:rsidR="00AA6F15" w:rsidRDefault="00AA6F15" w:rsidP="00AA6F15">
      <w:pPr>
        <w:pStyle w:val="B1"/>
      </w:pPr>
      <w:r>
        <w:tab/>
        <w:t>Should S2-2200882r01 be approved?</w:t>
      </w:r>
      <w:r w:rsidR="00895FDA" w:rsidRPr="00895FDA">
        <w:t xml:space="preserve"> </w:t>
      </w:r>
      <w:r w:rsidR="00895FDA">
        <w:t>(option #2)</w:t>
      </w:r>
    </w:p>
    <w:p w14:paraId="6E95558D" w14:textId="1F6EC915" w:rsidR="00AA6F15" w:rsidRDefault="00AA6F15" w:rsidP="00AA6F15">
      <w:pPr>
        <w:pStyle w:val="B1"/>
      </w:pPr>
    </w:p>
    <w:p w14:paraId="7824F9AD" w14:textId="3D87C0B8" w:rsidR="00AA6F15" w:rsidRDefault="00AA6F15" w:rsidP="00856FAA">
      <w:r>
        <w:t>Ericsson did not think there was a need for a show of hands as RAN</w:t>
      </w:r>
      <w:r w:rsidR="00895FDA">
        <w:t> WG3</w:t>
      </w:r>
      <w:r>
        <w:t xml:space="preserve"> have defined both solutions and are working on them, so there is no urgency for SA</w:t>
      </w:r>
      <w:r w:rsidR="00895FDA">
        <w:t> WG2</w:t>
      </w:r>
      <w:r>
        <w:t xml:space="preserve"> to move forward with the CR at this time. Nokia commented that RAN</w:t>
      </w:r>
      <w:r w:rsidR="00895FDA">
        <w:t> WG3</w:t>
      </w:r>
      <w:r>
        <w:t xml:space="preserve"> process is to deprioritise </w:t>
      </w:r>
      <w:proofErr w:type="spellStart"/>
      <w:r>
        <w:t>pCRs</w:t>
      </w:r>
      <w:proofErr w:type="spellEnd"/>
      <w:r>
        <w:t xml:space="preserve"> to the end of the CR work and are proposing a change of transparency</w:t>
      </w:r>
      <w:r w:rsidR="00895FDA">
        <w:t>,</w:t>
      </w:r>
      <w:r>
        <w:t xml:space="preserve"> which would </w:t>
      </w:r>
      <w:r w:rsidR="00895FDA">
        <w:t>imply</w:t>
      </w:r>
      <w:r>
        <w:t xml:space="preserve"> a lot of work for SA</w:t>
      </w:r>
      <w:r w:rsidR="00895FDA">
        <w:t> WG2</w:t>
      </w:r>
      <w:r>
        <w:t xml:space="preserve">. </w:t>
      </w:r>
      <w:r w:rsidR="00895FDA">
        <w:t xml:space="preserve">Huawei wished to describe only what has been agreed in RAN WG3 now which is option #1. </w:t>
      </w:r>
    </w:p>
    <w:p w14:paraId="6D0CC641" w14:textId="77777777" w:rsidR="00895FDA" w:rsidRDefault="00895FDA" w:rsidP="00856FAA">
      <w:r>
        <w:t>Show of Hands</w:t>
      </w:r>
    </w:p>
    <w:p w14:paraId="251E16FD" w14:textId="4D3A20EF" w:rsidR="00AA6F15" w:rsidRDefault="00895FDA" w:rsidP="00856FAA">
      <w:r>
        <w:t>Support for S2-2200882r03:</w:t>
      </w:r>
      <w:r>
        <w:tab/>
        <w:t>5</w:t>
      </w:r>
    </w:p>
    <w:p w14:paraId="6B7D7E22" w14:textId="3674C5AD" w:rsidR="00895FDA" w:rsidRDefault="00895FDA" w:rsidP="00895FDA">
      <w:r>
        <w:t>Support for S2-2200882r01:</w:t>
      </w:r>
      <w:r>
        <w:tab/>
        <w:t>1</w:t>
      </w:r>
    </w:p>
    <w:p w14:paraId="20E0E149" w14:textId="35524F8F" w:rsidR="00895FDA" w:rsidRDefault="00895FDA" w:rsidP="00895FDA">
      <w:r>
        <w:t>Objections to S2-2200882r03:</w:t>
      </w:r>
      <w:r>
        <w:tab/>
        <w:t>1 (Ericsson)</w:t>
      </w:r>
    </w:p>
    <w:p w14:paraId="71B18D5A" w14:textId="2E1CEF44" w:rsidR="00895FDA" w:rsidRDefault="00895FDA" w:rsidP="00856FAA">
      <w:r>
        <w:t xml:space="preserve">Ericsson explained that this is against the agreements made in RAN WG3. This CR was then </w:t>
      </w:r>
      <w:r w:rsidRPr="00895FDA">
        <w:rPr>
          <w:color w:val="FF0000"/>
        </w:rPr>
        <w:t xml:space="preserve">postponed </w:t>
      </w:r>
      <w:r>
        <w:t>and the topic may be reconsidered at the next meeting taking into account any LS or CRs approved by RAN WG3.</w:t>
      </w:r>
    </w:p>
    <w:p w14:paraId="6B4771DF" w14:textId="77777777" w:rsidR="00895FDA" w:rsidRDefault="00895FDA" w:rsidP="00856FAA"/>
    <w:p w14:paraId="176E105A" w14:textId="77777777" w:rsidR="00856FAA" w:rsidRDefault="00856FAA" w:rsidP="00856FAA">
      <w:pPr>
        <w:keepNext/>
        <w:pBdr>
          <w:top w:val="single" w:sz="4" w:space="1" w:color="auto"/>
        </w:pBdr>
      </w:pPr>
      <w:r>
        <w:rPr>
          <w:color w:val="0000FF"/>
        </w:rPr>
        <w:t>TD S2</w:t>
      </w:r>
      <w:r>
        <w:rPr>
          <w:color w:val="0000FF"/>
        </w:rPr>
        <w:noBreakHyphen/>
        <w:t>2201035</w:t>
      </w:r>
      <w:r>
        <w:t xml:space="preserve"> (P-CR) New key issue: KI for objective #1 - Support of network slice service continuity. (Source: ZTE, LG Electronics, Nokia, Nokia Shanghai Bell, NTT DOCOMO, NEC.)</w:t>
      </w:r>
    </w:p>
    <w:p w14:paraId="747610F4" w14:textId="77777777" w:rsidR="00856FAA" w:rsidRPr="00011C4F" w:rsidRDefault="00856FAA" w:rsidP="00856FAA">
      <w:pPr>
        <w:pStyle w:val="FP"/>
        <w:keepNext/>
        <w:rPr>
          <w:b/>
          <w:i/>
        </w:rPr>
      </w:pPr>
      <w:r w:rsidRPr="00011C4F">
        <w:rPr>
          <w:b/>
          <w:i/>
        </w:rPr>
        <w:t>e-mail comments:</w:t>
      </w:r>
    </w:p>
    <w:p w14:paraId="70754CAF" w14:textId="77777777" w:rsidR="00856FAA" w:rsidRPr="00856FAA" w:rsidRDefault="00856FAA" w:rsidP="00856FAA">
      <w:pPr>
        <w:pStyle w:val="FP"/>
        <w:keepNext/>
        <w:rPr>
          <w:i/>
        </w:rPr>
      </w:pPr>
      <w:proofErr w:type="spellStart"/>
      <w:r w:rsidRPr="00856FAA">
        <w:rPr>
          <w:i/>
        </w:rPr>
        <w:t>Jinsook</w:t>
      </w:r>
      <w:proofErr w:type="spellEnd"/>
      <w:r w:rsidRPr="00856FAA">
        <w:rPr>
          <w:i/>
        </w:rPr>
        <w:t xml:space="preserve"> (DISH) Provided comments</w:t>
      </w:r>
    </w:p>
    <w:p w14:paraId="5F0BD314" w14:textId="77777777" w:rsidR="00856FAA" w:rsidRPr="00856FAA" w:rsidRDefault="00856FAA" w:rsidP="00856FAA">
      <w:pPr>
        <w:pStyle w:val="FP"/>
        <w:keepNext/>
        <w:rPr>
          <w:i/>
        </w:rPr>
      </w:pPr>
      <w:r w:rsidRPr="00856FAA">
        <w:rPr>
          <w:i/>
        </w:rPr>
        <w:t>Haiyang (Huawei) comments</w:t>
      </w:r>
    </w:p>
    <w:p w14:paraId="63AD89B2" w14:textId="77777777" w:rsidR="00856FAA" w:rsidRPr="00856FAA" w:rsidRDefault="00856FAA" w:rsidP="00856FAA">
      <w:pPr>
        <w:pStyle w:val="FP"/>
        <w:keepNext/>
        <w:rPr>
          <w:i/>
        </w:rPr>
      </w:pPr>
      <w:r w:rsidRPr="00856FAA">
        <w:rPr>
          <w:i/>
        </w:rPr>
        <w:t>==== 8.X, 9.X, 10.X Revisions Deadline ====</w:t>
      </w:r>
    </w:p>
    <w:p w14:paraId="13884CEE" w14:textId="77777777" w:rsidR="00856FAA" w:rsidRPr="00856FAA" w:rsidRDefault="00856FAA" w:rsidP="00856FAA">
      <w:pPr>
        <w:pStyle w:val="FP"/>
        <w:keepNext/>
        <w:rPr>
          <w:i/>
        </w:rPr>
      </w:pPr>
      <w:r w:rsidRPr="00856FAA">
        <w:rPr>
          <w:i/>
        </w:rPr>
        <w:t>==== 8.X, 9.X, 10.X Final Deadline ====</w:t>
      </w:r>
    </w:p>
    <w:p w14:paraId="171359CE" w14:textId="77777777" w:rsidR="00FD331C" w:rsidRPr="00856FAA" w:rsidRDefault="00FD331C" w:rsidP="00FD331C">
      <w:pPr>
        <w:pStyle w:val="FP"/>
        <w:keepNext/>
        <w:rPr>
          <w:i/>
        </w:rPr>
      </w:pPr>
    </w:p>
    <w:p w14:paraId="5C68FEFD" w14:textId="77777777" w:rsidR="00FD331C" w:rsidRPr="00011C4F" w:rsidRDefault="00FD331C" w:rsidP="00FD331C">
      <w:pPr>
        <w:keepNext/>
        <w:rPr>
          <w:b/>
          <w:bCs/>
        </w:rPr>
      </w:pPr>
      <w:r w:rsidRPr="00011C4F">
        <w:rPr>
          <w:b/>
          <w:bCs/>
        </w:rPr>
        <w:t>Discussion and conclusion:</w:t>
      </w:r>
    </w:p>
    <w:p w14:paraId="550EEE15" w14:textId="28660543" w:rsidR="00856FAA" w:rsidRPr="00895FDA" w:rsidRDefault="00895FDA" w:rsidP="00856FAA">
      <w:r>
        <w:t xml:space="preserve">ZTE proposed r10 with some changes. </w:t>
      </w:r>
      <w:r>
        <w:rPr>
          <w:color w:val="0000FF"/>
        </w:rPr>
        <w:t>S2</w:t>
      </w:r>
      <w:r>
        <w:rPr>
          <w:color w:val="0000FF"/>
        </w:rPr>
        <w:noBreakHyphen/>
        <w:t>2201035r10</w:t>
      </w:r>
      <w:r>
        <w:t xml:space="preserve"> with changes was agreed and revised in </w:t>
      </w:r>
      <w:r w:rsidRPr="00895FDA">
        <w:rPr>
          <w:color w:val="0000FF"/>
        </w:rPr>
        <w:t>S2-2201857</w:t>
      </w:r>
      <w:r>
        <w:t xml:space="preserve">, which was </w:t>
      </w:r>
      <w:r w:rsidRPr="00C3284B">
        <w:rPr>
          <w:color w:val="FF0000"/>
          <w:lang w:eastAsia="en-US"/>
        </w:rPr>
        <w:t>approved</w:t>
      </w:r>
      <w:r>
        <w:t>.</w:t>
      </w:r>
    </w:p>
    <w:p w14:paraId="3E38856A" w14:textId="77777777" w:rsidR="00895FDA" w:rsidRDefault="00895FDA" w:rsidP="00856FAA"/>
    <w:p w14:paraId="26AC9643" w14:textId="77777777" w:rsidR="00856FAA" w:rsidRDefault="00856FAA" w:rsidP="00856FAA">
      <w:pPr>
        <w:keepNext/>
        <w:pBdr>
          <w:top w:val="single" w:sz="4" w:space="1" w:color="auto"/>
        </w:pBdr>
      </w:pPr>
      <w:r>
        <w:rPr>
          <w:color w:val="0000FF"/>
        </w:rPr>
        <w:lastRenderedPageBreak/>
        <w:t>TD S2</w:t>
      </w:r>
      <w:r>
        <w:rPr>
          <w:color w:val="0000FF"/>
        </w:rPr>
        <w:noBreakHyphen/>
        <w:t>2200905</w:t>
      </w:r>
      <w:r>
        <w:t xml:space="preserve"> (P-CR) New Key issue: performance issues for high number of public safety UE. (Source: ZTE)</w:t>
      </w:r>
    </w:p>
    <w:p w14:paraId="460D579D" w14:textId="77777777" w:rsidR="00856FAA" w:rsidRPr="00011C4F" w:rsidRDefault="00856FAA" w:rsidP="00856FAA">
      <w:pPr>
        <w:pStyle w:val="FP"/>
        <w:keepNext/>
        <w:rPr>
          <w:b/>
          <w:i/>
        </w:rPr>
      </w:pPr>
      <w:r w:rsidRPr="00011C4F">
        <w:rPr>
          <w:b/>
          <w:i/>
        </w:rPr>
        <w:t>e-mail comments:</w:t>
      </w:r>
    </w:p>
    <w:p w14:paraId="08E7029F" w14:textId="77777777" w:rsidR="00856FAA" w:rsidRPr="00856FAA" w:rsidRDefault="00856FAA" w:rsidP="00856FAA">
      <w:pPr>
        <w:pStyle w:val="FP"/>
        <w:keepNext/>
        <w:rPr>
          <w:i/>
        </w:rPr>
      </w:pPr>
      <w:r w:rsidRPr="00856FAA">
        <w:rPr>
          <w:i/>
        </w:rPr>
        <w:t>Thomas (Nokia) provides r01</w:t>
      </w:r>
    </w:p>
    <w:p w14:paraId="215C4669" w14:textId="77777777" w:rsidR="00856FAA" w:rsidRPr="00856FAA" w:rsidRDefault="00856FAA" w:rsidP="00856FAA">
      <w:pPr>
        <w:pStyle w:val="FP"/>
        <w:keepNext/>
        <w:rPr>
          <w:i/>
        </w:rPr>
      </w:pPr>
      <w:r w:rsidRPr="00856FAA">
        <w:rPr>
          <w:i/>
        </w:rPr>
        <w:t>Judy (Ericsson) ask if r01 is uploaded.</w:t>
      </w:r>
    </w:p>
    <w:p w14:paraId="6C05E9E8" w14:textId="77777777" w:rsidR="00856FAA" w:rsidRPr="00856FAA" w:rsidRDefault="00856FAA" w:rsidP="00856FAA">
      <w:pPr>
        <w:pStyle w:val="FP"/>
        <w:keepNext/>
        <w:rPr>
          <w:i/>
        </w:rPr>
      </w:pPr>
      <w:proofErr w:type="spellStart"/>
      <w:r w:rsidRPr="00856FAA">
        <w:rPr>
          <w:i/>
        </w:rPr>
        <w:t>LiMeng</w:t>
      </w:r>
      <w:proofErr w:type="spellEnd"/>
      <w:r w:rsidRPr="00856FAA">
        <w:rPr>
          <w:i/>
        </w:rPr>
        <w:t xml:space="preserve"> (Huawei) suggests to use the email of </w:t>
      </w:r>
      <w:r>
        <w:rPr>
          <w:i/>
          <w:color w:val="0000FF"/>
        </w:rPr>
        <w:t>TD S2</w:t>
      </w:r>
      <w:r>
        <w:rPr>
          <w:i/>
          <w:color w:val="0000FF"/>
        </w:rPr>
        <w:noBreakHyphen/>
        <w:t>2201212</w:t>
      </w:r>
      <w:r w:rsidRPr="00856FAA">
        <w:rPr>
          <w:i/>
        </w:rPr>
        <w:t xml:space="preserve"> as the thread for further discussion.</w:t>
      </w:r>
    </w:p>
    <w:p w14:paraId="39EB593A" w14:textId="77777777" w:rsidR="00856FAA" w:rsidRPr="00856FAA" w:rsidRDefault="00856FAA" w:rsidP="00856FAA">
      <w:pPr>
        <w:pStyle w:val="FP"/>
        <w:keepNext/>
        <w:rPr>
          <w:i/>
        </w:rPr>
      </w:pPr>
      <w:r w:rsidRPr="00856FAA">
        <w:rPr>
          <w:i/>
        </w:rPr>
        <w:t>Thomas (Nokia) provides r02</w:t>
      </w:r>
    </w:p>
    <w:p w14:paraId="14CAC7EF" w14:textId="77777777" w:rsidR="00856FAA" w:rsidRPr="00856FAA" w:rsidRDefault="00856FAA" w:rsidP="00856FAA">
      <w:pPr>
        <w:pStyle w:val="FP"/>
        <w:keepNext/>
        <w:rPr>
          <w:i/>
        </w:rPr>
      </w:pPr>
      <w:r w:rsidRPr="00856FAA">
        <w:rPr>
          <w:i/>
        </w:rPr>
        <w:t>Judy (Ericsson) propose to merge this paper to 0474.</w:t>
      </w:r>
    </w:p>
    <w:p w14:paraId="4264E8B3" w14:textId="77777777" w:rsidR="00856FAA" w:rsidRPr="00856FAA" w:rsidRDefault="00856FAA" w:rsidP="00856FAA">
      <w:pPr>
        <w:pStyle w:val="FP"/>
        <w:keepNext/>
        <w:rPr>
          <w:i/>
        </w:rPr>
      </w:pPr>
      <w:r w:rsidRPr="00856FAA">
        <w:rPr>
          <w:i/>
        </w:rPr>
        <w:t>Thomas(Nokia) proposes to maintain this contribution and remove key issue from 0474, because 074 also contains a solution proposal</w:t>
      </w:r>
    </w:p>
    <w:p w14:paraId="344002CE" w14:textId="77777777" w:rsidR="00856FAA" w:rsidRPr="00856FAA" w:rsidRDefault="00856FAA" w:rsidP="00856FAA">
      <w:pPr>
        <w:pStyle w:val="FP"/>
        <w:keepNext/>
        <w:rPr>
          <w:i/>
        </w:rPr>
      </w:pPr>
      <w:r w:rsidRPr="00856FAA">
        <w:rPr>
          <w:i/>
        </w:rPr>
        <w:t xml:space="preserve">Thomas(Nokia) asks to ignore previous comment but suggest to use </w:t>
      </w:r>
      <w:r>
        <w:rPr>
          <w:i/>
          <w:color w:val="0000FF"/>
        </w:rPr>
        <w:t>TD S2</w:t>
      </w:r>
      <w:r>
        <w:rPr>
          <w:i/>
          <w:color w:val="0000FF"/>
        </w:rPr>
        <w:noBreakHyphen/>
        <w:t>2200905</w:t>
      </w:r>
      <w:r w:rsidRPr="00856FAA">
        <w:rPr>
          <w:i/>
        </w:rPr>
        <w:t xml:space="preserve"> as basis instead of </w:t>
      </w:r>
      <w:r>
        <w:rPr>
          <w:i/>
          <w:color w:val="0000FF"/>
        </w:rPr>
        <w:t>TD S2</w:t>
      </w:r>
      <w:r>
        <w:rPr>
          <w:i/>
          <w:color w:val="0000FF"/>
        </w:rPr>
        <w:noBreakHyphen/>
        <w:t>2200474</w:t>
      </w:r>
    </w:p>
    <w:p w14:paraId="16B86245" w14:textId="77777777" w:rsidR="00856FAA" w:rsidRPr="00856FAA" w:rsidRDefault="00856FAA" w:rsidP="00856FAA">
      <w:pPr>
        <w:pStyle w:val="FP"/>
        <w:keepNext/>
        <w:rPr>
          <w:i/>
        </w:rPr>
      </w:pPr>
      <w:r w:rsidRPr="00856FAA">
        <w:rPr>
          <w:i/>
        </w:rPr>
        <w:t>Fenqin (Huawei) provides r03</w:t>
      </w:r>
    </w:p>
    <w:p w14:paraId="3A9EA4D8" w14:textId="77777777" w:rsidR="00856FAA" w:rsidRPr="00856FAA" w:rsidRDefault="00856FAA" w:rsidP="00856FAA">
      <w:pPr>
        <w:pStyle w:val="FP"/>
        <w:keepNext/>
        <w:rPr>
          <w:i/>
        </w:rPr>
      </w:pPr>
      <w:r w:rsidRPr="00856FAA">
        <w:rPr>
          <w:i/>
        </w:rPr>
        <w:t>Judy (Ericsson) provides r04.</w:t>
      </w:r>
    </w:p>
    <w:p w14:paraId="7326B9A6" w14:textId="77777777" w:rsidR="00856FAA" w:rsidRPr="00856FAA" w:rsidRDefault="00856FAA" w:rsidP="00856FAA">
      <w:pPr>
        <w:pStyle w:val="FP"/>
        <w:keepNext/>
        <w:rPr>
          <w:i/>
        </w:rPr>
      </w:pPr>
      <w:r w:rsidRPr="00856FAA">
        <w:rPr>
          <w:i/>
        </w:rPr>
        <w:t>Fenqin (Huawei) comments and provides r05.</w:t>
      </w:r>
    </w:p>
    <w:p w14:paraId="2FAD0493" w14:textId="77777777" w:rsidR="00856FAA" w:rsidRPr="00856FAA" w:rsidRDefault="00856FAA" w:rsidP="00856FAA">
      <w:pPr>
        <w:pStyle w:val="FP"/>
        <w:keepNext/>
        <w:rPr>
          <w:i/>
        </w:rPr>
      </w:pPr>
      <w:r w:rsidRPr="00856FAA">
        <w:rPr>
          <w:i/>
        </w:rPr>
        <w:t>Haris(Qualcomm) provides r06</w:t>
      </w:r>
    </w:p>
    <w:p w14:paraId="1B954B34" w14:textId="77777777" w:rsidR="00856FAA" w:rsidRPr="00856FAA" w:rsidRDefault="00856FAA" w:rsidP="00856FAA">
      <w:pPr>
        <w:pStyle w:val="FP"/>
        <w:keepNext/>
        <w:rPr>
          <w:i/>
        </w:rPr>
      </w:pPr>
      <w:r w:rsidRPr="00856FAA">
        <w:rPr>
          <w:i/>
        </w:rPr>
        <w:t>Haris(Qualcomm) corrects typo on email that changed its meaning</w:t>
      </w:r>
    </w:p>
    <w:p w14:paraId="4972CE86" w14:textId="77777777" w:rsidR="00856FAA" w:rsidRPr="00856FAA" w:rsidRDefault="00856FAA" w:rsidP="00856FAA">
      <w:pPr>
        <w:pStyle w:val="FP"/>
        <w:keepNext/>
        <w:rPr>
          <w:i/>
        </w:rPr>
      </w:pPr>
      <w:r w:rsidRPr="00856FAA">
        <w:rPr>
          <w:i/>
        </w:rPr>
        <w:t>Thomas(Nokia) provides r07</w:t>
      </w:r>
    </w:p>
    <w:p w14:paraId="5469D334" w14:textId="77777777" w:rsidR="00856FAA" w:rsidRPr="00856FAA" w:rsidRDefault="00856FAA" w:rsidP="00856FAA">
      <w:pPr>
        <w:pStyle w:val="FP"/>
        <w:keepNext/>
        <w:rPr>
          <w:i/>
        </w:rPr>
      </w:pPr>
      <w:r w:rsidRPr="00856FAA">
        <w:rPr>
          <w:i/>
        </w:rPr>
        <w:t>Haris(Qualcomm) r07 not acceptable since it is focusing on multicast</w:t>
      </w:r>
    </w:p>
    <w:p w14:paraId="7AD85AA3" w14:textId="77777777" w:rsidR="00856FAA" w:rsidRPr="00856FAA" w:rsidRDefault="00856FAA" w:rsidP="00856FAA">
      <w:pPr>
        <w:pStyle w:val="FP"/>
        <w:keepNext/>
        <w:rPr>
          <w:i/>
        </w:rPr>
      </w:pPr>
      <w:r w:rsidRPr="00856FAA">
        <w:rPr>
          <w:i/>
        </w:rPr>
        <w:t>Thomas(Nokia) comments that r07 does not intend to focus on multicast only and provides r08 to further clarify that</w:t>
      </w:r>
    </w:p>
    <w:p w14:paraId="591A1CDE" w14:textId="77777777" w:rsidR="00856FAA" w:rsidRPr="00856FAA" w:rsidRDefault="00856FAA" w:rsidP="00856FAA">
      <w:pPr>
        <w:pStyle w:val="FP"/>
        <w:keepNext/>
        <w:rPr>
          <w:i/>
        </w:rPr>
      </w:pPr>
      <w:r w:rsidRPr="00856FAA">
        <w:rPr>
          <w:i/>
        </w:rPr>
        <w:t>Judy (Ericsson) provides r09.</w:t>
      </w:r>
    </w:p>
    <w:p w14:paraId="59D26204" w14:textId="77777777" w:rsidR="00856FAA" w:rsidRPr="00856FAA" w:rsidRDefault="00856FAA" w:rsidP="00856FAA">
      <w:pPr>
        <w:pStyle w:val="FP"/>
        <w:keepNext/>
        <w:rPr>
          <w:i/>
        </w:rPr>
      </w:pPr>
      <w:r w:rsidRPr="00856FAA">
        <w:rPr>
          <w:i/>
        </w:rPr>
        <w:t>==== 8.X, 9.X, 10.X Revisions Deadline ====</w:t>
      </w:r>
    </w:p>
    <w:p w14:paraId="77070678" w14:textId="77777777" w:rsidR="00856FAA" w:rsidRPr="00856FAA" w:rsidRDefault="00856FAA" w:rsidP="00856FAA">
      <w:pPr>
        <w:pStyle w:val="FP"/>
        <w:keepNext/>
        <w:rPr>
          <w:i/>
        </w:rPr>
      </w:pPr>
      <w:proofErr w:type="spellStart"/>
      <w:r w:rsidRPr="00856FAA">
        <w:rPr>
          <w:i/>
        </w:rPr>
        <w:t>Zhendong</w:t>
      </w:r>
      <w:proofErr w:type="spellEnd"/>
      <w:r w:rsidRPr="00856FAA">
        <w:rPr>
          <w:i/>
        </w:rPr>
        <w:t xml:space="preserve"> (ZTE): is fine with r09</w:t>
      </w:r>
    </w:p>
    <w:p w14:paraId="639033AF" w14:textId="77777777" w:rsidR="00856FAA" w:rsidRPr="00856FAA" w:rsidRDefault="00856FAA" w:rsidP="00856FAA">
      <w:pPr>
        <w:pStyle w:val="FP"/>
        <w:keepNext/>
        <w:rPr>
          <w:i/>
        </w:rPr>
      </w:pPr>
      <w:r w:rsidRPr="00856FAA">
        <w:rPr>
          <w:i/>
        </w:rPr>
        <w:t>Fenqin (Huawei) can accept r09.</w:t>
      </w:r>
    </w:p>
    <w:p w14:paraId="2E1BB7C9" w14:textId="77777777" w:rsidR="00856FAA" w:rsidRPr="00856FAA" w:rsidRDefault="00856FAA" w:rsidP="00856FAA">
      <w:pPr>
        <w:pStyle w:val="FP"/>
        <w:keepNext/>
        <w:rPr>
          <w:i/>
        </w:rPr>
      </w:pPr>
      <w:r w:rsidRPr="00856FAA">
        <w:rPr>
          <w:i/>
        </w:rPr>
        <w:t>Haris(Qualcomm) prefers r06, can accept r09 but some small corrections are needed possibly at next meeting</w:t>
      </w:r>
    </w:p>
    <w:p w14:paraId="7866737B" w14:textId="77777777" w:rsidR="00856FAA" w:rsidRPr="00856FAA" w:rsidRDefault="00856FAA" w:rsidP="00856FAA">
      <w:pPr>
        <w:pStyle w:val="FP"/>
        <w:keepNext/>
        <w:rPr>
          <w:i/>
        </w:rPr>
      </w:pPr>
      <w:r w:rsidRPr="00856FAA">
        <w:rPr>
          <w:i/>
        </w:rPr>
        <w:t>Thomas (Nokia) objects against r09, asks to consider r08.</w:t>
      </w:r>
    </w:p>
    <w:p w14:paraId="0D69313E" w14:textId="77777777" w:rsidR="00856FAA" w:rsidRPr="00856FAA" w:rsidRDefault="00856FAA" w:rsidP="00856FAA">
      <w:pPr>
        <w:pStyle w:val="FP"/>
        <w:keepNext/>
        <w:rPr>
          <w:i/>
        </w:rPr>
      </w:pPr>
      <w:r w:rsidRPr="00856FAA">
        <w:rPr>
          <w:i/>
        </w:rPr>
        <w:t>Judy (Ericsson) accepts r04, r05 &amp; r09, can live with r06, and objects to other revisions.</w:t>
      </w:r>
    </w:p>
    <w:p w14:paraId="1792DF3C" w14:textId="77777777" w:rsidR="00856FAA" w:rsidRPr="00856FAA" w:rsidRDefault="00856FAA" w:rsidP="00856FAA">
      <w:pPr>
        <w:pStyle w:val="FP"/>
        <w:keepNext/>
        <w:rPr>
          <w:i/>
        </w:rPr>
      </w:pPr>
      <w:r w:rsidRPr="00856FAA">
        <w:rPr>
          <w:i/>
        </w:rPr>
        <w:t>Thomas (Nokia) objects against r00, r01(empty file), r04, r05, r06, &amp; r09</w:t>
      </w:r>
    </w:p>
    <w:p w14:paraId="788AADC0" w14:textId="77777777" w:rsidR="00856FAA" w:rsidRPr="00856FAA" w:rsidRDefault="00856FAA" w:rsidP="00856FAA">
      <w:pPr>
        <w:pStyle w:val="FP"/>
        <w:keepNext/>
        <w:rPr>
          <w:i/>
        </w:rPr>
      </w:pPr>
      <w:r w:rsidRPr="00856FAA">
        <w:rPr>
          <w:i/>
        </w:rPr>
        <w:t>Suggest postponing and have offline discussions including public safety experts before the next meeting to identify salient points</w:t>
      </w:r>
    </w:p>
    <w:p w14:paraId="7B389E59" w14:textId="77777777" w:rsidR="00856FAA" w:rsidRPr="00856FAA" w:rsidRDefault="00856FAA" w:rsidP="00856FAA">
      <w:pPr>
        <w:pStyle w:val="FP"/>
        <w:keepNext/>
        <w:rPr>
          <w:i/>
        </w:rPr>
      </w:pPr>
      <w:r w:rsidRPr="00856FAA">
        <w:rPr>
          <w:i/>
        </w:rPr>
        <w:t>Tao(VC) will use r06 as the agreeable target for further check</w:t>
      </w:r>
    </w:p>
    <w:p w14:paraId="461FC96C" w14:textId="77777777" w:rsidR="00856FAA" w:rsidRPr="00856FAA" w:rsidRDefault="00856FAA" w:rsidP="00856FAA">
      <w:pPr>
        <w:pStyle w:val="FP"/>
        <w:keepNext/>
        <w:rPr>
          <w:i/>
        </w:rPr>
      </w:pPr>
      <w:r w:rsidRPr="00856FAA">
        <w:rPr>
          <w:i/>
        </w:rPr>
        <w:t>Fenqin (Huawei) accepts r06.</w:t>
      </w:r>
    </w:p>
    <w:p w14:paraId="4C7F0F46" w14:textId="77777777" w:rsidR="00856FAA" w:rsidRPr="00856FAA" w:rsidRDefault="00856FAA" w:rsidP="00856FAA">
      <w:pPr>
        <w:pStyle w:val="FP"/>
        <w:keepNext/>
        <w:rPr>
          <w:i/>
        </w:rPr>
      </w:pPr>
      <w:r w:rsidRPr="00856FAA">
        <w:rPr>
          <w:i/>
        </w:rPr>
        <w:t>Thomas (Nokia) maintains objection against r06.</w:t>
      </w:r>
    </w:p>
    <w:p w14:paraId="4179BE81" w14:textId="77777777" w:rsidR="00856FAA" w:rsidRPr="00856FAA" w:rsidRDefault="00856FAA" w:rsidP="00856FAA">
      <w:pPr>
        <w:pStyle w:val="FP"/>
        <w:keepNext/>
        <w:rPr>
          <w:i/>
        </w:rPr>
      </w:pPr>
      <w:r w:rsidRPr="00856FAA">
        <w:rPr>
          <w:i/>
        </w:rPr>
        <w:t>Suggest postponing issue and offline work with public safety experts before next meeting</w:t>
      </w:r>
    </w:p>
    <w:p w14:paraId="768E3F0A" w14:textId="77777777" w:rsidR="00856FAA" w:rsidRPr="00856FAA" w:rsidRDefault="00856FAA" w:rsidP="00856FAA">
      <w:pPr>
        <w:pStyle w:val="FP"/>
        <w:keepNext/>
        <w:rPr>
          <w:i/>
        </w:rPr>
      </w:pPr>
      <w:r w:rsidRPr="00856FAA">
        <w:rPr>
          <w:i/>
        </w:rPr>
        <w:t xml:space="preserve">Judy (Ericsson) asks Thomas (Nokia) once again what is the relevance of unicast </w:t>
      </w:r>
      <w:proofErr w:type="spellStart"/>
      <w:r w:rsidRPr="00856FAA">
        <w:rPr>
          <w:i/>
        </w:rPr>
        <w:t>signaling</w:t>
      </w:r>
      <w:proofErr w:type="spellEnd"/>
      <w:r w:rsidRPr="00856FAA">
        <w:rPr>
          <w:i/>
        </w:rPr>
        <w:t xml:space="preserve"> in 5MBS in SA2.</w:t>
      </w:r>
    </w:p>
    <w:p w14:paraId="4A155D37" w14:textId="77777777" w:rsidR="00856FAA" w:rsidRPr="00856FAA" w:rsidRDefault="00856FAA" w:rsidP="00856FAA">
      <w:pPr>
        <w:pStyle w:val="FP"/>
        <w:keepNext/>
        <w:rPr>
          <w:i/>
        </w:rPr>
      </w:pPr>
      <w:r w:rsidRPr="00856FAA">
        <w:rPr>
          <w:i/>
        </w:rPr>
        <w:t>Judy (Ericsson) propose to bring the discussion to CC#4 or CC#5.</w:t>
      </w:r>
    </w:p>
    <w:p w14:paraId="30A5E71D" w14:textId="77777777" w:rsidR="00856FAA" w:rsidRPr="00856FAA" w:rsidRDefault="00856FAA" w:rsidP="00856FAA">
      <w:pPr>
        <w:pStyle w:val="FP"/>
        <w:keepNext/>
        <w:rPr>
          <w:i/>
        </w:rPr>
      </w:pPr>
      <w:r w:rsidRPr="00856FAA">
        <w:rPr>
          <w:i/>
        </w:rPr>
        <w:t>==== 8.X, 9.X, 10.X Final Deadline ====</w:t>
      </w:r>
    </w:p>
    <w:p w14:paraId="67A01F18" w14:textId="77777777" w:rsidR="00856FAA" w:rsidRPr="00856FAA" w:rsidRDefault="00856FAA" w:rsidP="00856FAA">
      <w:pPr>
        <w:pStyle w:val="FP"/>
        <w:keepNext/>
        <w:rPr>
          <w:i/>
        </w:rPr>
      </w:pPr>
      <w:r w:rsidRPr="00856FAA">
        <w:rPr>
          <w:i/>
        </w:rPr>
        <w:t>Ihab Guirguis (FirstNet) accepts r04, r05, or r09</w:t>
      </w:r>
    </w:p>
    <w:p w14:paraId="430B10DE" w14:textId="77777777" w:rsidR="00FD331C" w:rsidRPr="00856FAA" w:rsidRDefault="00FD331C" w:rsidP="00FD331C">
      <w:pPr>
        <w:pStyle w:val="FP"/>
        <w:keepNext/>
        <w:rPr>
          <w:i/>
        </w:rPr>
      </w:pPr>
    </w:p>
    <w:p w14:paraId="1A92F023" w14:textId="77777777" w:rsidR="00FD331C" w:rsidRPr="00011C4F" w:rsidRDefault="00FD331C" w:rsidP="00FD331C">
      <w:pPr>
        <w:keepNext/>
        <w:rPr>
          <w:b/>
          <w:bCs/>
        </w:rPr>
      </w:pPr>
      <w:r w:rsidRPr="00011C4F">
        <w:rPr>
          <w:b/>
          <w:bCs/>
        </w:rPr>
        <w:t>Discussion and conclusion:</w:t>
      </w:r>
    </w:p>
    <w:p w14:paraId="1B2F00BD" w14:textId="1E61878F" w:rsidR="00856FAA" w:rsidRDefault="00895FDA" w:rsidP="00856FAA">
      <w:r>
        <w:t>ZTE reported that Nokia accept r0</w:t>
      </w:r>
      <w:r w:rsidR="00FD331C">
        <w:t>8</w:t>
      </w:r>
      <w:r>
        <w:t xml:space="preserve"> and Ericsson</w:t>
      </w:r>
      <w:r w:rsidR="00FD331C">
        <w:t xml:space="preserve"> could accept r09</w:t>
      </w:r>
      <w:r>
        <w:t xml:space="preserve">. Ericsson commented that they could accept r06. </w:t>
      </w:r>
      <w:r w:rsidR="00FD331C">
        <w:t xml:space="preserve">Qualcomm commented that they could accept r09 (using an earlier revision as a basis with changes). Nokia objected to r09. This P-CR was then </w:t>
      </w:r>
      <w:r w:rsidR="00FD331C" w:rsidRPr="00FD331C">
        <w:rPr>
          <w:color w:val="FF0000"/>
        </w:rPr>
        <w:t>postponed</w:t>
      </w:r>
      <w:r w:rsidR="00FD331C">
        <w:t>.</w:t>
      </w:r>
    </w:p>
    <w:p w14:paraId="18EE4697" w14:textId="77777777" w:rsidR="00895FDA" w:rsidRDefault="00895FDA" w:rsidP="00856FAA"/>
    <w:p w14:paraId="753C0323" w14:textId="77777777" w:rsidR="00856FAA" w:rsidRDefault="00856FAA" w:rsidP="00856FAA">
      <w:pPr>
        <w:keepNext/>
        <w:pBdr>
          <w:top w:val="single" w:sz="4" w:space="1" w:color="auto"/>
        </w:pBdr>
      </w:pPr>
      <w:r>
        <w:rPr>
          <w:color w:val="0000FF"/>
        </w:rPr>
        <w:lastRenderedPageBreak/>
        <w:t>TD S2</w:t>
      </w:r>
      <w:r>
        <w:rPr>
          <w:color w:val="0000FF"/>
        </w:rPr>
        <w:noBreakHyphen/>
        <w:t>2201212</w:t>
      </w:r>
      <w:r>
        <w:t xml:space="preserve"> (P-CR) WT5: Key Issue and Solution for handling large number of devices in a specific area for public safety. (Source: Qualcomm Inc.)</w:t>
      </w:r>
    </w:p>
    <w:p w14:paraId="1A514390" w14:textId="77777777" w:rsidR="00856FAA" w:rsidRPr="00011C4F" w:rsidRDefault="00856FAA" w:rsidP="00856FAA">
      <w:pPr>
        <w:pStyle w:val="FP"/>
        <w:keepNext/>
        <w:rPr>
          <w:b/>
          <w:i/>
        </w:rPr>
      </w:pPr>
      <w:r w:rsidRPr="00011C4F">
        <w:rPr>
          <w:b/>
          <w:i/>
        </w:rPr>
        <w:t>e-mail comments:</w:t>
      </w:r>
    </w:p>
    <w:p w14:paraId="3A99A9E1" w14:textId="77777777" w:rsidR="00856FAA" w:rsidRPr="00856FAA" w:rsidRDefault="00856FAA" w:rsidP="00856FAA">
      <w:pPr>
        <w:pStyle w:val="FP"/>
        <w:keepNext/>
        <w:rPr>
          <w:i/>
        </w:rPr>
      </w:pPr>
      <w:r w:rsidRPr="00856FAA">
        <w:rPr>
          <w:i/>
        </w:rPr>
        <w:t>Robbie (Ericsson) asks for clarification</w:t>
      </w:r>
    </w:p>
    <w:p w14:paraId="3416E9EA" w14:textId="77777777" w:rsidR="00856FAA" w:rsidRPr="00856FAA" w:rsidRDefault="00856FAA" w:rsidP="00856FAA">
      <w:pPr>
        <w:pStyle w:val="FP"/>
        <w:keepNext/>
        <w:rPr>
          <w:i/>
        </w:rPr>
      </w:pPr>
      <w:r w:rsidRPr="00856FAA">
        <w:rPr>
          <w:i/>
        </w:rPr>
        <w:t>Thomas(Nokia) suggest to remove key issue proposal from this contribution and only retain solution</w:t>
      </w:r>
    </w:p>
    <w:p w14:paraId="6E18934B" w14:textId="77777777" w:rsidR="00856FAA" w:rsidRPr="00856FAA" w:rsidRDefault="00856FAA" w:rsidP="00856FAA">
      <w:pPr>
        <w:pStyle w:val="FP"/>
        <w:keepNext/>
        <w:rPr>
          <w:i/>
        </w:rPr>
      </w:pPr>
      <w:r w:rsidRPr="00856FAA">
        <w:rPr>
          <w:i/>
        </w:rPr>
        <w:t>Has concern that key issue formulation is very focused on the proposed solution.</w:t>
      </w:r>
    </w:p>
    <w:p w14:paraId="3FD7838E" w14:textId="77777777" w:rsidR="00856FAA" w:rsidRPr="00856FAA" w:rsidRDefault="00856FAA" w:rsidP="00856FAA">
      <w:pPr>
        <w:pStyle w:val="FP"/>
        <w:keepNext/>
        <w:rPr>
          <w:i/>
        </w:rPr>
      </w:pPr>
      <w:proofErr w:type="spellStart"/>
      <w:r w:rsidRPr="00856FAA">
        <w:rPr>
          <w:i/>
        </w:rPr>
        <w:t>LiMeng</w:t>
      </w:r>
      <w:proofErr w:type="spellEnd"/>
      <w:r w:rsidRPr="00856FAA">
        <w:rPr>
          <w:i/>
        </w:rPr>
        <w:t xml:space="preserve"> (Huawei) provides r01, and considers another way around that we keep the KI description and remove the proposal parts.</w:t>
      </w:r>
    </w:p>
    <w:p w14:paraId="49DEBA39" w14:textId="77777777" w:rsidR="00856FAA" w:rsidRPr="00856FAA" w:rsidRDefault="00856FAA" w:rsidP="00856FAA">
      <w:pPr>
        <w:pStyle w:val="FP"/>
        <w:keepNext/>
        <w:rPr>
          <w:i/>
        </w:rPr>
      </w:pPr>
      <w:r w:rsidRPr="00856FAA">
        <w:rPr>
          <w:i/>
        </w:rPr>
        <w:t>Robbie (Ericsson) proposes to merge the KI in this paper to 0474.</w:t>
      </w:r>
    </w:p>
    <w:p w14:paraId="009AFC2B" w14:textId="77777777" w:rsidR="00856FAA" w:rsidRPr="00856FAA" w:rsidRDefault="00856FAA" w:rsidP="00856FAA">
      <w:pPr>
        <w:pStyle w:val="FP"/>
        <w:keepNext/>
        <w:rPr>
          <w:i/>
        </w:rPr>
      </w:pPr>
      <w:r w:rsidRPr="00856FAA">
        <w:rPr>
          <w:i/>
        </w:rPr>
        <w:t>Robbie (Ericsson) comments on the solution in this paper.</w:t>
      </w:r>
    </w:p>
    <w:p w14:paraId="54C8C0D5" w14:textId="77777777" w:rsidR="00856FAA" w:rsidRPr="00856FAA" w:rsidRDefault="00856FAA" w:rsidP="00856FAA">
      <w:pPr>
        <w:pStyle w:val="FP"/>
        <w:keepNext/>
        <w:rPr>
          <w:i/>
        </w:rPr>
      </w:pPr>
      <w:r w:rsidRPr="00856FAA">
        <w:rPr>
          <w:i/>
        </w:rPr>
        <w:t>Haris(Qualcomm) comments</w:t>
      </w:r>
    </w:p>
    <w:p w14:paraId="349A8299" w14:textId="77777777" w:rsidR="00856FAA" w:rsidRPr="00856FAA" w:rsidRDefault="00856FAA" w:rsidP="00856FAA">
      <w:pPr>
        <w:pStyle w:val="FP"/>
        <w:keepNext/>
        <w:rPr>
          <w:i/>
        </w:rPr>
      </w:pPr>
      <w:r w:rsidRPr="00856FAA">
        <w:rPr>
          <w:i/>
        </w:rPr>
        <w:t>Haris(Qualcomm) provides r02 and responds to comments</w:t>
      </w:r>
    </w:p>
    <w:p w14:paraId="2690F702" w14:textId="77777777" w:rsidR="00856FAA" w:rsidRPr="00856FAA" w:rsidRDefault="00856FAA" w:rsidP="00856FAA">
      <w:pPr>
        <w:pStyle w:val="FP"/>
        <w:keepNext/>
        <w:rPr>
          <w:i/>
        </w:rPr>
      </w:pPr>
      <w:r w:rsidRPr="00856FAA">
        <w:rPr>
          <w:i/>
        </w:rPr>
        <w:t>Robbie (Ericsson) comments that he cannot understand the use of GCS AS.</w:t>
      </w:r>
    </w:p>
    <w:p w14:paraId="2260CFE2" w14:textId="77777777" w:rsidR="00856FAA" w:rsidRPr="00856FAA" w:rsidRDefault="00856FAA" w:rsidP="00856FAA">
      <w:pPr>
        <w:pStyle w:val="FP"/>
        <w:keepNext/>
        <w:rPr>
          <w:i/>
        </w:rPr>
      </w:pPr>
      <w:r w:rsidRPr="00856FAA">
        <w:rPr>
          <w:i/>
        </w:rPr>
        <w:t>Robbie (Ericsson) replies to Haris (Qualcomm).</w:t>
      </w:r>
    </w:p>
    <w:p w14:paraId="7713E7DE" w14:textId="77777777" w:rsidR="00856FAA" w:rsidRPr="00856FAA" w:rsidRDefault="00856FAA" w:rsidP="00856FAA">
      <w:pPr>
        <w:pStyle w:val="FP"/>
        <w:keepNext/>
        <w:rPr>
          <w:i/>
        </w:rPr>
      </w:pPr>
      <w:r w:rsidRPr="00856FAA">
        <w:rPr>
          <w:i/>
        </w:rPr>
        <w:t>Thomas(Nokia) replies to Robbie (Ericsson)</w:t>
      </w:r>
    </w:p>
    <w:p w14:paraId="51B31686" w14:textId="77777777" w:rsidR="00856FAA" w:rsidRPr="00856FAA" w:rsidRDefault="00856FAA" w:rsidP="00856FAA">
      <w:pPr>
        <w:pStyle w:val="FP"/>
        <w:keepNext/>
        <w:rPr>
          <w:i/>
        </w:rPr>
      </w:pPr>
      <w:r w:rsidRPr="00856FAA">
        <w:rPr>
          <w:i/>
        </w:rPr>
        <w:t>Haris(Qualcomm) provides r03</w:t>
      </w:r>
    </w:p>
    <w:p w14:paraId="5E73FBA7" w14:textId="77777777" w:rsidR="00856FAA" w:rsidRPr="00856FAA" w:rsidRDefault="00856FAA" w:rsidP="00856FAA">
      <w:pPr>
        <w:pStyle w:val="FP"/>
        <w:keepNext/>
        <w:rPr>
          <w:i/>
        </w:rPr>
      </w:pPr>
      <w:proofErr w:type="spellStart"/>
      <w:r w:rsidRPr="00856FAA">
        <w:rPr>
          <w:i/>
        </w:rPr>
        <w:t>LiMeng</w:t>
      </w:r>
      <w:proofErr w:type="spellEnd"/>
      <w:r w:rsidRPr="00856FAA">
        <w:rPr>
          <w:i/>
        </w:rPr>
        <w:t xml:space="preserve"> (Huawei) provides r04</w:t>
      </w:r>
    </w:p>
    <w:p w14:paraId="228A21DE" w14:textId="77777777" w:rsidR="00856FAA" w:rsidRPr="00856FAA" w:rsidRDefault="00856FAA" w:rsidP="00856FAA">
      <w:pPr>
        <w:pStyle w:val="FP"/>
        <w:keepNext/>
        <w:rPr>
          <w:i/>
        </w:rPr>
      </w:pPr>
      <w:r w:rsidRPr="00856FAA">
        <w:rPr>
          <w:i/>
        </w:rPr>
        <w:t>Robbie (Ericsson) provides r05 to correct the wording in the EN and points out this solution is dependent on the agreement of KI for WT#5</w:t>
      </w:r>
    </w:p>
    <w:p w14:paraId="28420037" w14:textId="77777777" w:rsidR="00856FAA" w:rsidRPr="00856FAA" w:rsidRDefault="00856FAA" w:rsidP="00856FAA">
      <w:pPr>
        <w:pStyle w:val="FP"/>
        <w:keepNext/>
        <w:rPr>
          <w:i/>
        </w:rPr>
      </w:pPr>
      <w:r w:rsidRPr="00856FAA">
        <w:rPr>
          <w:i/>
        </w:rPr>
        <w:t>==== 8.X, 9.X, 10.X Revisions Deadline ====</w:t>
      </w:r>
    </w:p>
    <w:p w14:paraId="070F0B29" w14:textId="77777777" w:rsidR="00856FAA" w:rsidRPr="00856FAA" w:rsidRDefault="00856FAA" w:rsidP="00856FAA">
      <w:pPr>
        <w:pStyle w:val="FP"/>
        <w:keepNext/>
        <w:rPr>
          <w:i/>
        </w:rPr>
      </w:pPr>
      <w:proofErr w:type="spellStart"/>
      <w:r w:rsidRPr="00856FAA">
        <w:rPr>
          <w:i/>
        </w:rPr>
        <w:t>LiMeng</w:t>
      </w:r>
      <w:proofErr w:type="spellEnd"/>
      <w:r w:rsidRPr="00856FAA">
        <w:rPr>
          <w:i/>
        </w:rPr>
        <w:t xml:space="preserve"> (Huawei) is fine with r05, and agrees with Robbie that if the KI </w:t>
      </w:r>
      <w:r>
        <w:rPr>
          <w:i/>
          <w:color w:val="0000FF"/>
        </w:rPr>
        <w:t>TD S2</w:t>
      </w:r>
      <w:r>
        <w:rPr>
          <w:i/>
          <w:color w:val="0000FF"/>
        </w:rPr>
        <w:noBreakHyphen/>
        <w:t>2200905</w:t>
      </w:r>
      <w:r w:rsidRPr="00856FAA">
        <w:rPr>
          <w:i/>
        </w:rPr>
        <w:t xml:space="preserve"> cannot be get agreed, this </w:t>
      </w:r>
      <w:proofErr w:type="spellStart"/>
      <w:r w:rsidRPr="00856FAA">
        <w:rPr>
          <w:i/>
        </w:rPr>
        <w:t>pCR</w:t>
      </w:r>
      <w:proofErr w:type="spellEnd"/>
      <w:r w:rsidRPr="00856FAA">
        <w:rPr>
          <w:i/>
        </w:rPr>
        <w:t xml:space="preserve"> has to be postponed.</w:t>
      </w:r>
    </w:p>
    <w:p w14:paraId="672BDAD1" w14:textId="77777777" w:rsidR="00856FAA" w:rsidRPr="00856FAA" w:rsidRDefault="00856FAA" w:rsidP="00856FAA">
      <w:pPr>
        <w:pStyle w:val="FP"/>
        <w:keepNext/>
        <w:rPr>
          <w:i/>
        </w:rPr>
      </w:pPr>
      <w:r w:rsidRPr="00856FAA">
        <w:rPr>
          <w:i/>
        </w:rPr>
        <w:t xml:space="preserve">Haris(Qualcomm) is ok with r05, and agrees w </w:t>
      </w:r>
      <w:proofErr w:type="spellStart"/>
      <w:r w:rsidRPr="00856FAA">
        <w:rPr>
          <w:i/>
        </w:rPr>
        <w:t>LiMeng</w:t>
      </w:r>
      <w:proofErr w:type="spellEnd"/>
      <w:r w:rsidRPr="00856FAA">
        <w:rPr>
          <w:i/>
        </w:rPr>
        <w:t xml:space="preserve"> and Robbie re the dependency on KI approval</w:t>
      </w:r>
    </w:p>
    <w:p w14:paraId="1876633D" w14:textId="77777777" w:rsidR="00856FAA" w:rsidRPr="00856FAA" w:rsidRDefault="00856FAA" w:rsidP="00856FAA">
      <w:pPr>
        <w:pStyle w:val="FP"/>
        <w:keepNext/>
        <w:rPr>
          <w:i/>
        </w:rPr>
      </w:pPr>
      <w:r w:rsidRPr="00856FAA">
        <w:rPr>
          <w:i/>
        </w:rPr>
        <w:t xml:space="preserve">Robbie (Ericsson) points out that unfortunately all revisions of this </w:t>
      </w:r>
      <w:proofErr w:type="spellStart"/>
      <w:r w:rsidRPr="00856FAA">
        <w:rPr>
          <w:i/>
        </w:rPr>
        <w:t>pCR</w:t>
      </w:r>
      <w:proofErr w:type="spellEnd"/>
      <w:r w:rsidRPr="00856FAA">
        <w:rPr>
          <w:i/>
        </w:rPr>
        <w:t xml:space="preserve"> cannot be agreed until agreement reached on associated KI, suggest to discuss in CC#4 or CC#5 together with </w:t>
      </w:r>
      <w:r>
        <w:rPr>
          <w:i/>
          <w:color w:val="0000FF"/>
        </w:rPr>
        <w:t>TD S2</w:t>
      </w:r>
      <w:r>
        <w:rPr>
          <w:i/>
          <w:color w:val="0000FF"/>
        </w:rPr>
        <w:noBreakHyphen/>
        <w:t>2200905</w:t>
      </w:r>
    </w:p>
    <w:p w14:paraId="10C9D070" w14:textId="54BC1357" w:rsidR="00856FAA" w:rsidRDefault="00856FAA" w:rsidP="00856FAA">
      <w:pPr>
        <w:pStyle w:val="FP"/>
        <w:keepNext/>
        <w:rPr>
          <w:i/>
        </w:rPr>
      </w:pPr>
      <w:r w:rsidRPr="00856FAA">
        <w:rPr>
          <w:i/>
        </w:rPr>
        <w:t>==== 8.X, 9.X, 10.X Final Deadline ====</w:t>
      </w:r>
    </w:p>
    <w:p w14:paraId="4E3EDF33" w14:textId="77777777" w:rsidR="00FD331C" w:rsidRPr="00856FAA" w:rsidRDefault="00FD331C" w:rsidP="00856FAA">
      <w:pPr>
        <w:pStyle w:val="FP"/>
        <w:keepNext/>
        <w:rPr>
          <w:i/>
        </w:rPr>
      </w:pPr>
    </w:p>
    <w:p w14:paraId="07942F9E" w14:textId="77777777" w:rsidR="00FD331C" w:rsidRPr="00011C4F" w:rsidRDefault="00FD331C" w:rsidP="00FD331C">
      <w:pPr>
        <w:keepNext/>
        <w:rPr>
          <w:b/>
          <w:bCs/>
        </w:rPr>
      </w:pPr>
      <w:r w:rsidRPr="00011C4F">
        <w:rPr>
          <w:b/>
          <w:bCs/>
        </w:rPr>
        <w:t>Discussion and conclusion:</w:t>
      </w:r>
    </w:p>
    <w:p w14:paraId="330D0F3B" w14:textId="0812CFD7" w:rsidR="00856FAA" w:rsidRDefault="00FD331C" w:rsidP="00856FAA">
      <w:r>
        <w:t xml:space="preserve">This P-CR was </w:t>
      </w:r>
      <w:r w:rsidRPr="00FD331C">
        <w:rPr>
          <w:color w:val="FF0000"/>
        </w:rPr>
        <w:t>postponed</w:t>
      </w:r>
      <w:r>
        <w:t>.</w:t>
      </w:r>
    </w:p>
    <w:p w14:paraId="3C78F9C5" w14:textId="77777777" w:rsidR="00FD331C" w:rsidRDefault="00FD331C" w:rsidP="00856FAA"/>
    <w:p w14:paraId="151717E3" w14:textId="77777777" w:rsidR="00856FAA" w:rsidRDefault="00856FAA" w:rsidP="00856FAA">
      <w:pPr>
        <w:keepNext/>
        <w:pBdr>
          <w:top w:val="single" w:sz="4" w:space="1" w:color="auto"/>
        </w:pBdr>
      </w:pPr>
      <w:r>
        <w:rPr>
          <w:color w:val="0000FF"/>
        </w:rPr>
        <w:lastRenderedPageBreak/>
        <w:t>TD S2</w:t>
      </w:r>
      <w:r>
        <w:rPr>
          <w:color w:val="0000FF"/>
        </w:rPr>
        <w:noBreakHyphen/>
        <w:t>2200828</w:t>
      </w:r>
      <w:r>
        <w:t xml:space="preserve"> (P-CR) Key Issue for supporting Traffic Category in URSP rules. (Source: Nokia, Nokia Shanghai Bell, Apple, Intel)</w:t>
      </w:r>
    </w:p>
    <w:p w14:paraId="31FC13C4" w14:textId="77777777" w:rsidR="00856FAA" w:rsidRPr="00C364D7" w:rsidRDefault="00856FAA" w:rsidP="00856FAA">
      <w:pPr>
        <w:pStyle w:val="FP"/>
        <w:keepNext/>
        <w:rPr>
          <w:b/>
          <w:i/>
        </w:rPr>
      </w:pPr>
      <w:r w:rsidRPr="00C364D7">
        <w:rPr>
          <w:b/>
          <w:i/>
        </w:rPr>
        <w:t>e-mail comments:</w:t>
      </w:r>
    </w:p>
    <w:p w14:paraId="2E8F17CD" w14:textId="77777777" w:rsidR="00856FAA" w:rsidRPr="00856FAA" w:rsidRDefault="00856FAA" w:rsidP="00856FAA">
      <w:pPr>
        <w:pStyle w:val="FP"/>
        <w:keepNext/>
        <w:rPr>
          <w:i/>
        </w:rPr>
      </w:pPr>
      <w:r w:rsidRPr="00856FAA">
        <w:rPr>
          <w:i/>
        </w:rPr>
        <w:t>Pallab (Nokia) provides r01 merging 0271, 0619, 0657, 0797</w:t>
      </w:r>
    </w:p>
    <w:p w14:paraId="4290E5E5" w14:textId="77777777" w:rsidR="00856FAA" w:rsidRPr="00856FAA" w:rsidRDefault="00856FAA" w:rsidP="00856FAA">
      <w:pPr>
        <w:pStyle w:val="FP"/>
        <w:keepNext/>
        <w:rPr>
          <w:i/>
        </w:rPr>
      </w:pPr>
      <w:r w:rsidRPr="00856FAA">
        <w:rPr>
          <w:i/>
        </w:rPr>
        <w:t>Serge (T-Mobile USA) provides r02 adding MNO-specific traffic categories.</w:t>
      </w:r>
    </w:p>
    <w:p w14:paraId="4BD0548A" w14:textId="77777777" w:rsidR="00856FAA" w:rsidRPr="00856FAA" w:rsidRDefault="00856FAA" w:rsidP="00856FAA">
      <w:pPr>
        <w:pStyle w:val="FP"/>
        <w:keepNext/>
        <w:rPr>
          <w:i/>
        </w:rPr>
      </w:pPr>
      <w:r w:rsidRPr="00856FAA">
        <w:rPr>
          <w:i/>
        </w:rPr>
        <w:t>Farooq (AT&amp;T) comments and provides a revision to add a bullet to KI</w:t>
      </w:r>
    </w:p>
    <w:p w14:paraId="1247FD84" w14:textId="77777777" w:rsidR="00856FAA" w:rsidRPr="00856FAA" w:rsidRDefault="00856FAA" w:rsidP="00856FAA">
      <w:pPr>
        <w:pStyle w:val="FP"/>
        <w:keepNext/>
        <w:rPr>
          <w:i/>
        </w:rPr>
      </w:pPr>
      <w:r w:rsidRPr="00856FAA">
        <w:rPr>
          <w:i/>
        </w:rPr>
        <w:t>Farooq (AT&amp;T) respond to Haiyang (Huawei) question</w:t>
      </w:r>
    </w:p>
    <w:p w14:paraId="6ED55A16" w14:textId="77777777" w:rsidR="00856FAA" w:rsidRPr="00856FAA" w:rsidRDefault="00856FAA" w:rsidP="00856FAA">
      <w:pPr>
        <w:pStyle w:val="FP"/>
        <w:keepNext/>
        <w:rPr>
          <w:i/>
        </w:rPr>
      </w:pPr>
      <w:proofErr w:type="spellStart"/>
      <w:r w:rsidRPr="00856FAA">
        <w:rPr>
          <w:i/>
        </w:rPr>
        <w:t>DongYeon</w:t>
      </w:r>
      <w:proofErr w:type="spellEnd"/>
      <w:r w:rsidRPr="00856FAA">
        <w:rPr>
          <w:i/>
        </w:rPr>
        <w:t xml:space="preserve"> (Samsung) comments and provides r04 to add the missing parts proposed in 0657.</w:t>
      </w:r>
    </w:p>
    <w:p w14:paraId="09EDF37C" w14:textId="77777777" w:rsidR="00856FAA" w:rsidRPr="00856FAA" w:rsidRDefault="00856FAA" w:rsidP="00856FAA">
      <w:pPr>
        <w:pStyle w:val="FP"/>
        <w:keepNext/>
        <w:rPr>
          <w:i/>
        </w:rPr>
      </w:pPr>
      <w:r w:rsidRPr="00856FAA">
        <w:rPr>
          <w:i/>
        </w:rPr>
        <w:t>Haiyang (Huawei) provides questions to Farooq (AT&amp;T)</w:t>
      </w:r>
    </w:p>
    <w:p w14:paraId="08A28855" w14:textId="77777777" w:rsidR="00856FAA" w:rsidRPr="00856FAA" w:rsidRDefault="00856FAA" w:rsidP="00856FAA">
      <w:pPr>
        <w:pStyle w:val="FP"/>
        <w:keepNext/>
        <w:rPr>
          <w:i/>
        </w:rPr>
      </w:pPr>
      <w:r w:rsidRPr="00856FAA">
        <w:rPr>
          <w:i/>
        </w:rPr>
        <w:t>Yang (OPPO) provides r06 which further removed the 2nd sentence in bullet-3 based on r05.</w:t>
      </w:r>
    </w:p>
    <w:p w14:paraId="5E54E5C4" w14:textId="77777777" w:rsidR="00856FAA" w:rsidRPr="00856FAA" w:rsidRDefault="00856FAA" w:rsidP="00856FAA">
      <w:pPr>
        <w:pStyle w:val="FP"/>
        <w:keepNext/>
        <w:rPr>
          <w:i/>
        </w:rPr>
      </w:pPr>
      <w:r w:rsidRPr="00856FAA">
        <w:rPr>
          <w:i/>
        </w:rPr>
        <w:t xml:space="preserve">Krisztian (Apple) responds to </w:t>
      </w:r>
      <w:proofErr w:type="spellStart"/>
      <w:r w:rsidRPr="00856FAA">
        <w:rPr>
          <w:i/>
        </w:rPr>
        <w:t>DongYeon</w:t>
      </w:r>
      <w:proofErr w:type="spellEnd"/>
      <w:r w:rsidRPr="00856FAA">
        <w:rPr>
          <w:i/>
        </w:rPr>
        <w:t xml:space="preserve"> (Samsung) and provides r05.</w:t>
      </w:r>
    </w:p>
    <w:p w14:paraId="79FF7594" w14:textId="77777777" w:rsidR="00856FAA" w:rsidRPr="00856FAA" w:rsidRDefault="00856FAA" w:rsidP="00856FAA">
      <w:pPr>
        <w:pStyle w:val="FP"/>
        <w:keepNext/>
        <w:rPr>
          <w:i/>
        </w:rPr>
      </w:pPr>
      <w:r w:rsidRPr="00856FAA">
        <w:rPr>
          <w:i/>
        </w:rPr>
        <w:t>Krisztian (Apple) responds to Farooq (AT&amp;T) and provides r05.</w:t>
      </w:r>
    </w:p>
    <w:p w14:paraId="584EA5C0"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provides r07 based on r06, combine the bullet of definition of traffic category together</w:t>
      </w:r>
    </w:p>
    <w:p w14:paraId="5C39A1AC" w14:textId="77777777" w:rsidR="00856FAA" w:rsidRPr="00856FAA" w:rsidRDefault="00856FAA" w:rsidP="00856FAA">
      <w:pPr>
        <w:pStyle w:val="FP"/>
        <w:keepNext/>
        <w:rPr>
          <w:i/>
        </w:rPr>
      </w:pPr>
      <w:r w:rsidRPr="00856FAA">
        <w:rPr>
          <w:i/>
        </w:rPr>
        <w:t>Farooq (AT&amp;T) disagrees with deletion in r05, suggests rewording.</w:t>
      </w:r>
    </w:p>
    <w:p w14:paraId="29FC250B" w14:textId="77777777" w:rsidR="00856FAA" w:rsidRPr="00856FAA" w:rsidRDefault="00856FAA" w:rsidP="00856FAA">
      <w:pPr>
        <w:pStyle w:val="FP"/>
        <w:keepNext/>
        <w:rPr>
          <w:i/>
        </w:rPr>
      </w:pPr>
      <w:r w:rsidRPr="00856FAA">
        <w:rPr>
          <w:i/>
        </w:rPr>
        <w:t>Susana (Vodafone) agrees with Farooq (AT&amp;T) and provides r08 reinstating the bullet.</w:t>
      </w:r>
    </w:p>
    <w:p w14:paraId="4925DD81" w14:textId="77777777" w:rsidR="00856FAA" w:rsidRPr="00856FAA" w:rsidRDefault="00856FAA" w:rsidP="00856FAA">
      <w:pPr>
        <w:pStyle w:val="FP"/>
        <w:keepNext/>
        <w:rPr>
          <w:i/>
        </w:rPr>
      </w:pPr>
      <w:r w:rsidRPr="00856FAA">
        <w:rPr>
          <w:i/>
        </w:rPr>
        <w:t xml:space="preserve">Farooq(AT&amp;T) responds to </w:t>
      </w:r>
      <w:proofErr w:type="spellStart"/>
      <w:r w:rsidRPr="00856FAA">
        <w:rPr>
          <w:i/>
        </w:rPr>
        <w:t>Huazhang</w:t>
      </w:r>
      <w:proofErr w:type="spellEnd"/>
      <w:r w:rsidRPr="00856FAA">
        <w:rPr>
          <w:i/>
        </w:rPr>
        <w:t xml:space="preserve"> (vivo) question.</w:t>
      </w:r>
    </w:p>
    <w:p w14:paraId="4CAF74C8"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ask a question about: How to avoid app misclassification and hence ensure only the apps belonging to that category get included.</w:t>
      </w:r>
    </w:p>
    <w:p w14:paraId="021FEB1C" w14:textId="77777777" w:rsidR="00856FAA" w:rsidRPr="00856FAA" w:rsidRDefault="00856FAA" w:rsidP="00856FAA">
      <w:pPr>
        <w:pStyle w:val="FP"/>
        <w:keepNext/>
        <w:rPr>
          <w:i/>
        </w:rPr>
      </w:pPr>
      <w:proofErr w:type="spellStart"/>
      <w:r w:rsidRPr="00856FAA">
        <w:rPr>
          <w:i/>
        </w:rPr>
        <w:t>DongYeon</w:t>
      </w:r>
      <w:proofErr w:type="spellEnd"/>
      <w:r w:rsidRPr="00856FAA">
        <w:rPr>
          <w:i/>
        </w:rPr>
        <w:t xml:space="preserve"> (Samsung) responds to Yang (OPPO) and provides r09 based on r08, reinstated the 2nd sentence in bullet-3.</w:t>
      </w:r>
    </w:p>
    <w:p w14:paraId="1D8B4B78" w14:textId="77777777" w:rsidR="00856FAA" w:rsidRPr="00856FAA" w:rsidRDefault="00856FAA" w:rsidP="00856FAA">
      <w:pPr>
        <w:pStyle w:val="FP"/>
        <w:keepNext/>
        <w:rPr>
          <w:i/>
        </w:rPr>
      </w:pPr>
      <w:r w:rsidRPr="00856FAA">
        <w:rPr>
          <w:i/>
        </w:rPr>
        <w:t>Yang (OPPO) asks a question about the same bullet raised by vivo</w:t>
      </w:r>
    </w:p>
    <w:p w14:paraId="03DAFA37" w14:textId="77777777" w:rsidR="00856FAA" w:rsidRPr="00856FAA" w:rsidRDefault="00856FAA" w:rsidP="00856FAA">
      <w:pPr>
        <w:pStyle w:val="FP"/>
        <w:keepNext/>
        <w:rPr>
          <w:i/>
        </w:rPr>
      </w:pPr>
      <w:r w:rsidRPr="00856FAA">
        <w:rPr>
          <w:i/>
        </w:rPr>
        <w:t>Krisztian (Apple) comments and provides r10.</w:t>
      </w:r>
    </w:p>
    <w:p w14:paraId="02BDBC44" w14:textId="77777777" w:rsidR="00856FAA" w:rsidRPr="00856FAA" w:rsidRDefault="00856FAA" w:rsidP="00856FAA">
      <w:pPr>
        <w:pStyle w:val="FP"/>
        <w:keepNext/>
        <w:rPr>
          <w:i/>
        </w:rPr>
      </w:pPr>
      <w:r w:rsidRPr="00856FAA">
        <w:rPr>
          <w:i/>
        </w:rPr>
        <w:t xml:space="preserve">Yang (OPPO) responds to </w:t>
      </w:r>
      <w:proofErr w:type="spellStart"/>
      <w:r w:rsidRPr="00856FAA">
        <w:rPr>
          <w:i/>
        </w:rPr>
        <w:t>DongYeon</w:t>
      </w:r>
      <w:proofErr w:type="spellEnd"/>
      <w:r w:rsidRPr="00856FAA">
        <w:rPr>
          <w:i/>
        </w:rPr>
        <w:t>(Samsung).</w:t>
      </w:r>
    </w:p>
    <w:p w14:paraId="43EC3D97" w14:textId="77777777" w:rsidR="00856FAA" w:rsidRPr="00856FAA" w:rsidRDefault="00856FAA" w:rsidP="00856FAA">
      <w:pPr>
        <w:pStyle w:val="FP"/>
        <w:keepNext/>
        <w:rPr>
          <w:i/>
        </w:rPr>
      </w:pPr>
      <w:proofErr w:type="spellStart"/>
      <w:r w:rsidRPr="00856FAA">
        <w:rPr>
          <w:i/>
        </w:rPr>
        <w:t>DongYeon</w:t>
      </w:r>
      <w:proofErr w:type="spellEnd"/>
      <w:r w:rsidRPr="00856FAA">
        <w:rPr>
          <w:i/>
        </w:rPr>
        <w:t xml:space="preserve"> (Samsung) can accept r10.</w:t>
      </w:r>
    </w:p>
    <w:p w14:paraId="5903AF3C" w14:textId="77777777" w:rsidR="00856FAA" w:rsidRPr="00856FAA" w:rsidRDefault="00856FAA" w:rsidP="00856FAA">
      <w:pPr>
        <w:pStyle w:val="FP"/>
        <w:keepNext/>
        <w:rPr>
          <w:i/>
        </w:rPr>
      </w:pPr>
      <w:proofErr w:type="spellStart"/>
      <w:r w:rsidRPr="00856FAA">
        <w:rPr>
          <w:i/>
        </w:rPr>
        <w:t>DongYeon</w:t>
      </w:r>
      <w:proofErr w:type="spellEnd"/>
      <w:r w:rsidRPr="00856FAA">
        <w:rPr>
          <w:i/>
        </w:rPr>
        <w:t xml:space="preserve"> (Samsung) replies to </w:t>
      </w:r>
      <w:proofErr w:type="spellStart"/>
      <w:r w:rsidRPr="00856FAA">
        <w:rPr>
          <w:i/>
        </w:rPr>
        <w:t>Huazhang</w:t>
      </w:r>
      <w:proofErr w:type="spellEnd"/>
      <w:r w:rsidRPr="00856FAA">
        <w:rPr>
          <w:i/>
        </w:rPr>
        <w:t xml:space="preserve"> (vivo) and Yang (OPPO).</w:t>
      </w:r>
    </w:p>
    <w:p w14:paraId="7D66786B"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replies to </w:t>
      </w:r>
      <w:proofErr w:type="spellStart"/>
      <w:r w:rsidRPr="00856FAA">
        <w:rPr>
          <w:i/>
        </w:rPr>
        <w:t>DongYeon</w:t>
      </w:r>
      <w:proofErr w:type="spellEnd"/>
      <w:r w:rsidRPr="00856FAA">
        <w:rPr>
          <w:i/>
        </w:rPr>
        <w:t>(Samsung) and Farooq</w:t>
      </w:r>
    </w:p>
    <w:p w14:paraId="5F26A917" w14:textId="77777777" w:rsidR="00856FAA" w:rsidRPr="00856FAA" w:rsidRDefault="00856FAA" w:rsidP="00856FAA">
      <w:pPr>
        <w:pStyle w:val="FP"/>
        <w:keepNext/>
        <w:rPr>
          <w:i/>
        </w:rPr>
      </w:pPr>
      <w:r w:rsidRPr="00856FAA">
        <w:rPr>
          <w:i/>
        </w:rPr>
        <w:t>Yang (OPPO) comments to r10</w:t>
      </w:r>
    </w:p>
    <w:p w14:paraId="6931B9E2" w14:textId="77777777" w:rsidR="00856FAA" w:rsidRPr="00856FAA" w:rsidRDefault="00856FAA" w:rsidP="00856FAA">
      <w:pPr>
        <w:pStyle w:val="FP"/>
        <w:keepNext/>
        <w:rPr>
          <w:i/>
        </w:rPr>
      </w:pPr>
      <w:r w:rsidRPr="00856FAA">
        <w:rPr>
          <w:i/>
        </w:rPr>
        <w:t>Farooq (AT&amp;T) can accept reworded bullet as provided by Krisztian (Apple) in r10.</w:t>
      </w:r>
    </w:p>
    <w:p w14:paraId="33B50DD6" w14:textId="77777777" w:rsidR="00856FAA" w:rsidRPr="00856FAA" w:rsidRDefault="00856FAA" w:rsidP="00856FAA">
      <w:pPr>
        <w:pStyle w:val="FP"/>
        <w:keepNext/>
        <w:rPr>
          <w:i/>
        </w:rPr>
      </w:pPr>
      <w:r w:rsidRPr="00856FAA">
        <w:rPr>
          <w:i/>
        </w:rPr>
        <w:t>Susana (Vodafone) is ok with the rewording in r10</w:t>
      </w:r>
    </w:p>
    <w:p w14:paraId="43E09273" w14:textId="77777777" w:rsidR="00856FAA" w:rsidRPr="00856FAA" w:rsidRDefault="00856FAA" w:rsidP="00856FAA">
      <w:pPr>
        <w:pStyle w:val="FP"/>
        <w:keepNext/>
        <w:rPr>
          <w:i/>
        </w:rPr>
      </w:pPr>
      <w:r w:rsidRPr="00856FAA">
        <w:rPr>
          <w:i/>
        </w:rPr>
        <w:t>Pallab (Nokia) comments on r10</w:t>
      </w:r>
    </w:p>
    <w:p w14:paraId="195F191A"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reply to Pallab (Nokia) and agree this wording changes</w:t>
      </w:r>
    </w:p>
    <w:p w14:paraId="7052AD52" w14:textId="77777777" w:rsidR="00856FAA" w:rsidRPr="00856FAA" w:rsidRDefault="00856FAA" w:rsidP="00856FAA">
      <w:pPr>
        <w:pStyle w:val="FP"/>
        <w:keepNext/>
        <w:rPr>
          <w:i/>
        </w:rPr>
      </w:pPr>
      <w:r w:rsidRPr="00856FAA">
        <w:rPr>
          <w:i/>
        </w:rPr>
        <w:t>Haiyang (Huawei) comments. We will not specify how to match a TD. Provides r11.</w:t>
      </w:r>
    </w:p>
    <w:p w14:paraId="2ED00971" w14:textId="77777777" w:rsidR="00856FAA" w:rsidRPr="00856FAA" w:rsidRDefault="00856FAA" w:rsidP="00856FAA">
      <w:pPr>
        <w:pStyle w:val="FP"/>
        <w:keepNext/>
        <w:rPr>
          <w:i/>
        </w:rPr>
      </w:pPr>
      <w:r w:rsidRPr="00856FAA">
        <w:rPr>
          <w:i/>
        </w:rPr>
        <w:t>Haiyang (Huawei) responds to Farooq (AT&amp;T)</w:t>
      </w:r>
    </w:p>
    <w:p w14:paraId="7E070831" w14:textId="77777777" w:rsidR="00856FAA" w:rsidRPr="00856FAA" w:rsidRDefault="00856FAA" w:rsidP="00856FAA">
      <w:pPr>
        <w:pStyle w:val="FP"/>
        <w:keepNext/>
        <w:rPr>
          <w:i/>
        </w:rPr>
      </w:pPr>
      <w:r w:rsidRPr="00856FAA">
        <w:rPr>
          <w:i/>
        </w:rPr>
        <w:t>Serge (T-Mobile USA) provides r12 with compromise text.</w:t>
      </w:r>
    </w:p>
    <w:p w14:paraId="6ED23F54" w14:textId="77777777" w:rsidR="00856FAA" w:rsidRPr="00856FAA" w:rsidRDefault="00856FAA" w:rsidP="00856FAA">
      <w:pPr>
        <w:pStyle w:val="FP"/>
        <w:keepNext/>
        <w:rPr>
          <w:i/>
        </w:rPr>
      </w:pPr>
      <w:r w:rsidRPr="00856FAA">
        <w:rPr>
          <w:i/>
        </w:rPr>
        <w:t>Farooq (AT&amp;T) provides a consolidated response to multiple emails. Accepts only initial text proposed for the bullet or one in r10. Suggests a new requirement as a compromise.</w:t>
      </w:r>
    </w:p>
    <w:p w14:paraId="12D4595A" w14:textId="77777777" w:rsidR="00856FAA" w:rsidRPr="00856FAA" w:rsidRDefault="00856FAA" w:rsidP="00856FAA">
      <w:pPr>
        <w:pStyle w:val="FP"/>
        <w:keepNext/>
        <w:rPr>
          <w:i/>
        </w:rPr>
      </w:pPr>
      <w:r w:rsidRPr="00856FAA">
        <w:rPr>
          <w:i/>
        </w:rPr>
        <w:t>Serge (T-Mobile USA) provides r12 with a link this time.</w:t>
      </w:r>
    </w:p>
    <w:p w14:paraId="77749175" w14:textId="77777777" w:rsidR="00856FAA" w:rsidRPr="00856FAA" w:rsidRDefault="00856FAA" w:rsidP="00856FAA">
      <w:pPr>
        <w:pStyle w:val="FP"/>
        <w:keepNext/>
        <w:rPr>
          <w:i/>
        </w:rPr>
      </w:pPr>
      <w:r w:rsidRPr="00856FAA">
        <w:rPr>
          <w:i/>
        </w:rPr>
        <w:t>Farooq (AT&amp;T) thanks Serge (T-Mobile USA) and Haiyang(Huawei) but cannot agree to r12 or r11.</w:t>
      </w:r>
    </w:p>
    <w:p w14:paraId="4DFD2572" w14:textId="77777777" w:rsidR="00856FAA" w:rsidRPr="00C364D7" w:rsidRDefault="00856FAA" w:rsidP="00856FAA">
      <w:pPr>
        <w:pStyle w:val="FP"/>
        <w:keepNext/>
        <w:rPr>
          <w:i/>
          <w:lang w:val="fr-FR"/>
        </w:rPr>
      </w:pPr>
      <w:r w:rsidRPr="00C364D7">
        <w:rPr>
          <w:i/>
          <w:lang w:val="fr-FR"/>
        </w:rPr>
        <w:t>Serge (T-Mobile USA) comments.</w:t>
      </w:r>
    </w:p>
    <w:p w14:paraId="03926EA5" w14:textId="77777777" w:rsidR="00856FAA" w:rsidRPr="00856FAA" w:rsidRDefault="00856FAA" w:rsidP="00856FAA">
      <w:pPr>
        <w:pStyle w:val="FP"/>
        <w:keepNext/>
        <w:rPr>
          <w:i/>
        </w:rPr>
      </w:pPr>
      <w:r w:rsidRPr="00856FAA">
        <w:rPr>
          <w:i/>
        </w:rPr>
        <w:t>Haiyang (Huawei) agrees with Serge (T-Mobile USA) and suggests to move forward with r12</w:t>
      </w:r>
    </w:p>
    <w:p w14:paraId="23AB5675" w14:textId="77777777" w:rsidR="00856FAA" w:rsidRPr="00856FAA" w:rsidRDefault="00856FAA" w:rsidP="00856FAA">
      <w:pPr>
        <w:pStyle w:val="FP"/>
        <w:keepNext/>
        <w:rPr>
          <w:i/>
        </w:rPr>
      </w:pPr>
      <w:r w:rsidRPr="00856FAA">
        <w:rPr>
          <w:i/>
        </w:rPr>
        <w:t>Farooq (AT&amp;T) provides r13.</w:t>
      </w:r>
    </w:p>
    <w:p w14:paraId="7F2087EA" w14:textId="77777777" w:rsidR="00856FAA" w:rsidRPr="00856FAA" w:rsidRDefault="00856FAA" w:rsidP="00856FAA">
      <w:pPr>
        <w:pStyle w:val="FP"/>
        <w:keepNext/>
        <w:rPr>
          <w:i/>
        </w:rPr>
      </w:pPr>
      <w:r w:rsidRPr="00856FAA">
        <w:rPr>
          <w:i/>
        </w:rPr>
        <w:t>Farooq (AT&amp;T) suggests to move forward with r13.</w:t>
      </w:r>
    </w:p>
    <w:p w14:paraId="1E0B0BCE" w14:textId="77777777" w:rsidR="00856FAA" w:rsidRPr="00856FAA" w:rsidRDefault="00856FAA" w:rsidP="00856FAA">
      <w:pPr>
        <w:pStyle w:val="FP"/>
        <w:keepNext/>
        <w:rPr>
          <w:i/>
        </w:rPr>
      </w:pPr>
      <w:proofErr w:type="spellStart"/>
      <w:r w:rsidRPr="00856FAA">
        <w:rPr>
          <w:i/>
        </w:rPr>
        <w:t>Changhong</w:t>
      </w:r>
      <w:proofErr w:type="spellEnd"/>
      <w:r w:rsidRPr="00856FAA">
        <w:rPr>
          <w:i/>
        </w:rPr>
        <w:t xml:space="preserve"> (Intel) proposes to move forward with r13.</w:t>
      </w:r>
    </w:p>
    <w:p w14:paraId="28D0919D" w14:textId="77777777" w:rsidR="00856FAA" w:rsidRPr="00856FAA" w:rsidRDefault="00856FAA" w:rsidP="00856FAA">
      <w:pPr>
        <w:pStyle w:val="FP"/>
        <w:keepNext/>
        <w:rPr>
          <w:i/>
        </w:rPr>
      </w:pPr>
      <w:r w:rsidRPr="00856FAA">
        <w:rPr>
          <w:i/>
        </w:rPr>
        <w:t>Krisztian (Apple) provides r14.</w:t>
      </w:r>
    </w:p>
    <w:p w14:paraId="646EFB37" w14:textId="77777777" w:rsidR="00856FAA" w:rsidRPr="00856FAA" w:rsidRDefault="00856FAA" w:rsidP="00856FAA">
      <w:pPr>
        <w:pStyle w:val="FP"/>
        <w:keepNext/>
        <w:rPr>
          <w:i/>
        </w:rPr>
      </w:pPr>
      <w:r w:rsidRPr="00856FAA">
        <w:rPr>
          <w:i/>
        </w:rPr>
        <w:t>Belen (Ericsson) comments on r14</w:t>
      </w:r>
    </w:p>
    <w:p w14:paraId="10A85C41" w14:textId="77777777" w:rsidR="00856FAA" w:rsidRPr="00856FAA" w:rsidRDefault="00856FAA" w:rsidP="00856FAA">
      <w:pPr>
        <w:pStyle w:val="FP"/>
        <w:keepNext/>
        <w:rPr>
          <w:i/>
        </w:rPr>
      </w:pPr>
      <w:r w:rsidRPr="00856FAA">
        <w:rPr>
          <w:i/>
        </w:rPr>
        <w:t>Masaharu (KDDI) comments on r14. And please add KDDI as co-signer</w:t>
      </w:r>
    </w:p>
    <w:p w14:paraId="25E7D2FA" w14:textId="77777777" w:rsidR="00856FAA" w:rsidRPr="00856FAA" w:rsidRDefault="00856FAA" w:rsidP="00856FAA">
      <w:pPr>
        <w:pStyle w:val="FP"/>
        <w:keepNext/>
        <w:rPr>
          <w:i/>
        </w:rPr>
      </w:pPr>
      <w:r w:rsidRPr="00856FAA">
        <w:rPr>
          <w:i/>
        </w:rPr>
        <w:t>Serge (T-Mobile USA) is OK to move forward with r14.</w:t>
      </w:r>
    </w:p>
    <w:p w14:paraId="49957E7C" w14:textId="77777777" w:rsidR="00856FAA" w:rsidRPr="00856FAA" w:rsidRDefault="00856FAA" w:rsidP="00856FAA">
      <w:pPr>
        <w:pStyle w:val="FP"/>
        <w:keepNext/>
        <w:rPr>
          <w:i/>
        </w:rPr>
      </w:pPr>
      <w:r w:rsidRPr="00856FAA">
        <w:rPr>
          <w:i/>
        </w:rPr>
        <w:t>Farooq (AT&amp;T) provides r15.</w:t>
      </w:r>
    </w:p>
    <w:p w14:paraId="072247B2" w14:textId="77777777" w:rsidR="00856FAA" w:rsidRPr="00856FAA" w:rsidRDefault="00856FAA" w:rsidP="00856FAA">
      <w:pPr>
        <w:pStyle w:val="FP"/>
        <w:keepNext/>
        <w:rPr>
          <w:i/>
        </w:rPr>
      </w:pPr>
      <w:r w:rsidRPr="00856FAA">
        <w:rPr>
          <w:i/>
        </w:rPr>
        <w:t>Pallab(Nokia) provides r16 based on r15.</w:t>
      </w:r>
    </w:p>
    <w:p w14:paraId="492539AD"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provides r17 based on r16, and changes the words from Farooq as a note</w:t>
      </w:r>
    </w:p>
    <w:p w14:paraId="34227CA9" w14:textId="77777777" w:rsidR="00856FAA" w:rsidRPr="00856FAA" w:rsidRDefault="00856FAA" w:rsidP="00856FAA">
      <w:pPr>
        <w:pStyle w:val="FP"/>
        <w:keepNext/>
        <w:rPr>
          <w:i/>
        </w:rPr>
      </w:pPr>
      <w:r w:rsidRPr="00856FAA">
        <w:rPr>
          <w:i/>
        </w:rPr>
        <w:t>==== 8.X, 9.X, 10.X Revisions Deadline ====</w:t>
      </w:r>
    </w:p>
    <w:p w14:paraId="2A153EEE"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is ok to move the sentence in yellow in r16 into a note, and my intention is that when we design solution, that we consider this</w:t>
      </w:r>
    </w:p>
    <w:p w14:paraId="0C1BFAA5" w14:textId="77777777" w:rsidR="00856FAA" w:rsidRPr="00856FAA" w:rsidRDefault="00856FAA" w:rsidP="00856FAA">
      <w:pPr>
        <w:pStyle w:val="FP"/>
        <w:keepNext/>
        <w:rPr>
          <w:i/>
        </w:rPr>
      </w:pPr>
      <w:proofErr w:type="spellStart"/>
      <w:r w:rsidRPr="00856FAA">
        <w:rPr>
          <w:i/>
        </w:rPr>
        <w:t>Changhong</w:t>
      </w:r>
      <w:proofErr w:type="spellEnd"/>
      <w:r w:rsidRPr="00856FAA">
        <w:rPr>
          <w:i/>
        </w:rPr>
        <w:t xml:space="preserve"> (Intel) comments on r17 and proposes to go with r16 with proposed changes.</w:t>
      </w:r>
    </w:p>
    <w:p w14:paraId="286B38AD" w14:textId="77777777" w:rsidR="00856FAA" w:rsidRPr="00856FAA" w:rsidRDefault="00856FAA" w:rsidP="00856FAA">
      <w:pPr>
        <w:pStyle w:val="FP"/>
        <w:keepNext/>
        <w:rPr>
          <w:i/>
        </w:rPr>
      </w:pPr>
      <w:r w:rsidRPr="00856FAA">
        <w:rPr>
          <w:i/>
        </w:rPr>
        <w:t>Krisztian (Apple) can accept r17.</w:t>
      </w:r>
    </w:p>
    <w:p w14:paraId="346A092F" w14:textId="77777777" w:rsidR="00856FAA" w:rsidRPr="00856FAA" w:rsidRDefault="00856FAA" w:rsidP="00856FAA">
      <w:pPr>
        <w:pStyle w:val="FP"/>
        <w:keepNext/>
        <w:rPr>
          <w:i/>
        </w:rPr>
      </w:pPr>
      <w:proofErr w:type="spellStart"/>
      <w:r w:rsidRPr="00856FAA">
        <w:rPr>
          <w:i/>
        </w:rPr>
        <w:t>Changhong</w:t>
      </w:r>
      <w:proofErr w:type="spellEnd"/>
      <w:r w:rsidRPr="00856FAA">
        <w:rPr>
          <w:i/>
        </w:rPr>
        <w:t xml:space="preserve"> (Intel) provides r18 as the compromised version and proposes to move forward with it.</w:t>
      </w:r>
    </w:p>
    <w:p w14:paraId="62EF1CB9" w14:textId="77777777" w:rsidR="00856FAA" w:rsidRPr="00856FAA" w:rsidRDefault="00856FAA" w:rsidP="00856FAA">
      <w:pPr>
        <w:pStyle w:val="FP"/>
        <w:keepNext/>
        <w:rPr>
          <w:i/>
        </w:rPr>
      </w:pPr>
      <w:proofErr w:type="spellStart"/>
      <w:r w:rsidRPr="00856FAA">
        <w:rPr>
          <w:i/>
        </w:rPr>
        <w:t>Huazhang</w:t>
      </w:r>
      <w:proofErr w:type="spellEnd"/>
      <w:r w:rsidRPr="00856FAA">
        <w:rPr>
          <w:i/>
        </w:rPr>
        <w:t xml:space="preserve"> (vivo) is ok to go ahead r18 and thanks for </w:t>
      </w:r>
      <w:proofErr w:type="spellStart"/>
      <w:r w:rsidRPr="00856FAA">
        <w:rPr>
          <w:i/>
        </w:rPr>
        <w:t>Changhong's</w:t>
      </w:r>
      <w:proofErr w:type="spellEnd"/>
      <w:r w:rsidRPr="00856FAA">
        <w:rPr>
          <w:i/>
        </w:rPr>
        <w:t xml:space="preserve"> help.</w:t>
      </w:r>
    </w:p>
    <w:p w14:paraId="0A2DDE72" w14:textId="77777777" w:rsidR="00856FAA" w:rsidRPr="00856FAA" w:rsidRDefault="00856FAA" w:rsidP="00856FAA">
      <w:pPr>
        <w:pStyle w:val="FP"/>
        <w:keepNext/>
        <w:rPr>
          <w:i/>
        </w:rPr>
      </w:pPr>
      <w:r w:rsidRPr="00856FAA">
        <w:rPr>
          <w:i/>
        </w:rPr>
        <w:t>Pallab (Nokia) is ok with the proposal in r18. Proposes to mark this for CC#4 for approval as r18 was provided after revision deadline.</w:t>
      </w:r>
    </w:p>
    <w:p w14:paraId="1CBB6AD9" w14:textId="77777777" w:rsidR="00856FAA" w:rsidRPr="00856FAA" w:rsidRDefault="00856FAA" w:rsidP="00856FAA">
      <w:pPr>
        <w:pStyle w:val="FP"/>
        <w:keepNext/>
        <w:rPr>
          <w:i/>
        </w:rPr>
      </w:pPr>
      <w:r w:rsidRPr="00856FAA">
        <w:rPr>
          <w:i/>
        </w:rPr>
        <w:t>Haiyang (Huawei) is OK with R18.</w:t>
      </w:r>
    </w:p>
    <w:p w14:paraId="5CFEB97B" w14:textId="77777777" w:rsidR="00856FAA" w:rsidRPr="00856FAA" w:rsidRDefault="00856FAA" w:rsidP="00856FAA">
      <w:pPr>
        <w:pStyle w:val="FP"/>
        <w:keepNext/>
        <w:rPr>
          <w:i/>
        </w:rPr>
      </w:pPr>
      <w:proofErr w:type="spellStart"/>
      <w:r w:rsidRPr="00856FAA">
        <w:rPr>
          <w:i/>
        </w:rPr>
        <w:t>Changhong</w:t>
      </w:r>
      <w:proofErr w:type="spellEnd"/>
      <w:r w:rsidRPr="00856FAA">
        <w:rPr>
          <w:i/>
        </w:rPr>
        <w:t xml:space="preserve"> (Intel) agrees with Pallab and proposes to mark this for CC#4 approval as r18 was provided after revision deadline.</w:t>
      </w:r>
    </w:p>
    <w:p w14:paraId="331E9BCB" w14:textId="77777777" w:rsidR="00856FAA" w:rsidRPr="00856FAA" w:rsidRDefault="00856FAA" w:rsidP="00856FAA">
      <w:pPr>
        <w:pStyle w:val="FP"/>
        <w:keepNext/>
        <w:rPr>
          <w:i/>
        </w:rPr>
      </w:pPr>
      <w:r w:rsidRPr="00856FAA">
        <w:rPr>
          <w:i/>
        </w:rPr>
        <w:t>Antoine (Orange) asks what will be proposed for approval at CC#4.</w:t>
      </w:r>
    </w:p>
    <w:p w14:paraId="384B9B1B" w14:textId="77777777" w:rsidR="00856FAA" w:rsidRPr="00856FAA" w:rsidRDefault="00856FAA" w:rsidP="00856FAA">
      <w:pPr>
        <w:pStyle w:val="FP"/>
        <w:keepNext/>
        <w:rPr>
          <w:i/>
        </w:rPr>
      </w:pPr>
      <w:r w:rsidRPr="00856FAA">
        <w:rPr>
          <w:i/>
        </w:rPr>
        <w:t>Krisztian (Apple) is OK to approve r18 in CC#4</w:t>
      </w:r>
    </w:p>
    <w:p w14:paraId="478A24EA" w14:textId="77777777" w:rsidR="00856FAA" w:rsidRPr="00856FAA" w:rsidRDefault="00856FAA" w:rsidP="00856FAA">
      <w:pPr>
        <w:pStyle w:val="FP"/>
        <w:keepNext/>
        <w:rPr>
          <w:i/>
        </w:rPr>
      </w:pPr>
      <w:r w:rsidRPr="00856FAA">
        <w:rPr>
          <w:i/>
        </w:rPr>
        <w:t>==== 8.X, 9.X, 10.X Final Deadline ====</w:t>
      </w:r>
    </w:p>
    <w:p w14:paraId="071F582B" w14:textId="77777777" w:rsidR="00FD331C" w:rsidRPr="00856FAA" w:rsidRDefault="00FD331C" w:rsidP="00FD331C">
      <w:pPr>
        <w:pStyle w:val="FP"/>
        <w:keepNext/>
        <w:rPr>
          <w:i/>
        </w:rPr>
      </w:pPr>
    </w:p>
    <w:p w14:paraId="58861275" w14:textId="77777777" w:rsidR="00FD331C" w:rsidRPr="00011C4F" w:rsidRDefault="00FD331C" w:rsidP="00FD331C">
      <w:pPr>
        <w:keepNext/>
        <w:rPr>
          <w:b/>
          <w:bCs/>
        </w:rPr>
      </w:pPr>
      <w:r w:rsidRPr="00011C4F">
        <w:rPr>
          <w:b/>
          <w:bCs/>
        </w:rPr>
        <w:t>Discussion and conclusion:</w:t>
      </w:r>
    </w:p>
    <w:p w14:paraId="1A4D942C" w14:textId="7A266538" w:rsidR="00856FAA" w:rsidRDefault="00FD331C" w:rsidP="00856FAA">
      <w:r>
        <w:lastRenderedPageBreak/>
        <w:t xml:space="preserve">Nokia proposed r17 with changes. </w:t>
      </w:r>
      <w:r>
        <w:rPr>
          <w:color w:val="0000FF"/>
        </w:rPr>
        <w:t>S2</w:t>
      </w:r>
      <w:r>
        <w:rPr>
          <w:color w:val="0000FF"/>
        </w:rPr>
        <w:noBreakHyphen/>
        <w:t>2200828r17</w:t>
      </w:r>
      <w:r>
        <w:t xml:space="preserve"> with changes was agreed and revised in </w:t>
      </w:r>
      <w:r w:rsidRPr="00FD331C">
        <w:rPr>
          <w:color w:val="0000FF"/>
        </w:rPr>
        <w:t>S2-2201858</w:t>
      </w:r>
      <w:r>
        <w:t xml:space="preserve">, which was </w:t>
      </w:r>
      <w:r w:rsidRPr="00C3284B">
        <w:rPr>
          <w:color w:val="FF0000"/>
          <w:lang w:eastAsia="en-US"/>
        </w:rPr>
        <w:t>approved</w:t>
      </w:r>
      <w:r>
        <w:t>.</w:t>
      </w:r>
    </w:p>
    <w:p w14:paraId="2E061B78" w14:textId="77777777" w:rsidR="00FD331C" w:rsidRDefault="00FD331C" w:rsidP="00856FAA"/>
    <w:p w14:paraId="36A6FD2C" w14:textId="77777777" w:rsidR="00FD331C" w:rsidRDefault="00FD331C" w:rsidP="00FD331C">
      <w:pPr>
        <w:keepNext/>
        <w:pBdr>
          <w:top w:val="single" w:sz="4" w:space="1" w:color="auto"/>
        </w:pBdr>
      </w:pPr>
      <w:r>
        <w:rPr>
          <w:color w:val="0000FF"/>
        </w:rPr>
        <w:lastRenderedPageBreak/>
        <w:t>TD S2</w:t>
      </w:r>
      <w:r>
        <w:rPr>
          <w:color w:val="0000FF"/>
        </w:rPr>
        <w:noBreakHyphen/>
        <w:t>2200221</w:t>
      </w:r>
      <w:r>
        <w:t xml:space="preserve"> (P-CR) New Key Issue on Support of Emergency Services for UE to Network Relaying. (Source: Ericsson)</w:t>
      </w:r>
    </w:p>
    <w:p w14:paraId="3F4B5248" w14:textId="77777777" w:rsidR="00FD331C" w:rsidRPr="00011C4F" w:rsidRDefault="00FD331C" w:rsidP="00FD331C">
      <w:pPr>
        <w:pStyle w:val="FP"/>
        <w:keepNext/>
        <w:rPr>
          <w:b/>
          <w:i/>
        </w:rPr>
      </w:pPr>
      <w:r w:rsidRPr="00011C4F">
        <w:rPr>
          <w:b/>
          <w:i/>
        </w:rPr>
        <w:t>e-mail comments:</w:t>
      </w:r>
    </w:p>
    <w:p w14:paraId="47A07111" w14:textId="77777777" w:rsidR="00FD331C" w:rsidRPr="00856FAA" w:rsidRDefault="00FD331C" w:rsidP="00FD331C">
      <w:pPr>
        <w:pStyle w:val="FP"/>
        <w:keepNext/>
        <w:rPr>
          <w:i/>
        </w:rPr>
      </w:pPr>
      <w:r w:rsidRPr="00856FAA">
        <w:rPr>
          <w:i/>
        </w:rPr>
        <w:t>Judy (Ericsson), based on offline proposal, provides r01 merging 0500 (Samsung), 0708 (vivo) and 1010 (Nokia) for further discussion/revision. Note that the merged r01 does not imply company position.</w:t>
      </w:r>
    </w:p>
    <w:p w14:paraId="711E7C01" w14:textId="77777777" w:rsidR="00FD331C" w:rsidRPr="00C364D7" w:rsidRDefault="00FD331C" w:rsidP="00FD331C">
      <w:pPr>
        <w:pStyle w:val="FP"/>
        <w:keepNext/>
        <w:rPr>
          <w:i/>
          <w:lang w:val="fr-FR"/>
        </w:rPr>
      </w:pPr>
      <w:r w:rsidRPr="00C364D7">
        <w:rPr>
          <w:i/>
          <w:lang w:val="fr-FR"/>
        </w:rPr>
        <w:t>Wen (vivo) comments.</w:t>
      </w:r>
    </w:p>
    <w:p w14:paraId="3988229B" w14:textId="77777777" w:rsidR="00FD331C" w:rsidRPr="00C364D7" w:rsidRDefault="00FD331C" w:rsidP="00FD331C">
      <w:pPr>
        <w:pStyle w:val="FP"/>
        <w:keepNext/>
        <w:rPr>
          <w:i/>
          <w:lang w:val="fr-FR"/>
        </w:rPr>
      </w:pPr>
      <w:r w:rsidRPr="00C364D7">
        <w:rPr>
          <w:i/>
          <w:lang w:val="fr-FR"/>
        </w:rPr>
        <w:t>Fei (OPPO) comments.</w:t>
      </w:r>
    </w:p>
    <w:p w14:paraId="36A4720B" w14:textId="77777777" w:rsidR="00FD331C" w:rsidRPr="00856FAA" w:rsidRDefault="00FD331C" w:rsidP="00FD331C">
      <w:pPr>
        <w:pStyle w:val="FP"/>
        <w:keepNext/>
        <w:rPr>
          <w:i/>
        </w:rPr>
      </w:pPr>
      <w:r w:rsidRPr="00856FAA">
        <w:rPr>
          <w:i/>
        </w:rPr>
        <w:t>Steve (Huawei) comments</w:t>
      </w:r>
    </w:p>
    <w:p w14:paraId="5DB7F2C0" w14:textId="77777777" w:rsidR="00FD331C" w:rsidRPr="00856FAA" w:rsidRDefault="00FD331C" w:rsidP="00FD331C">
      <w:pPr>
        <w:pStyle w:val="FP"/>
        <w:keepNext/>
        <w:rPr>
          <w:i/>
        </w:rPr>
      </w:pPr>
      <w:r w:rsidRPr="00856FAA">
        <w:rPr>
          <w:i/>
        </w:rPr>
        <w:t>Mehrdad (Samsung) provides r02</w:t>
      </w:r>
    </w:p>
    <w:p w14:paraId="74E89905" w14:textId="77777777" w:rsidR="00FD331C" w:rsidRPr="00856FAA" w:rsidRDefault="00FD331C" w:rsidP="00FD331C">
      <w:pPr>
        <w:pStyle w:val="FP"/>
        <w:keepNext/>
        <w:rPr>
          <w:i/>
        </w:rPr>
      </w:pPr>
      <w:r w:rsidRPr="00856FAA">
        <w:rPr>
          <w:i/>
        </w:rPr>
        <w:t>Fei (OPPO) provides r03.</w:t>
      </w:r>
    </w:p>
    <w:p w14:paraId="1A435CE4" w14:textId="77777777" w:rsidR="00FD331C" w:rsidRPr="00856FAA" w:rsidRDefault="00FD331C" w:rsidP="00FD331C">
      <w:pPr>
        <w:pStyle w:val="FP"/>
        <w:keepNext/>
        <w:rPr>
          <w:i/>
        </w:rPr>
      </w:pPr>
      <w:r w:rsidRPr="00856FAA">
        <w:rPr>
          <w:i/>
        </w:rPr>
        <w:t>Wen (vivo) comments and provides r04.</w:t>
      </w:r>
    </w:p>
    <w:p w14:paraId="254F44E9" w14:textId="77777777" w:rsidR="00FD331C" w:rsidRPr="00856FAA" w:rsidRDefault="00FD331C" w:rsidP="00FD331C">
      <w:pPr>
        <w:pStyle w:val="FP"/>
        <w:keepNext/>
        <w:rPr>
          <w:i/>
        </w:rPr>
      </w:pPr>
      <w:r w:rsidRPr="00856FAA">
        <w:rPr>
          <w:i/>
        </w:rPr>
        <w:t>Xiaoyan Shi (Interdigital) asks question for clarification on r04.</w:t>
      </w:r>
    </w:p>
    <w:p w14:paraId="6D136D51" w14:textId="77777777" w:rsidR="00FD331C" w:rsidRPr="00856FAA" w:rsidRDefault="00FD331C" w:rsidP="00FD331C">
      <w:pPr>
        <w:pStyle w:val="FP"/>
        <w:keepNext/>
        <w:rPr>
          <w:i/>
        </w:rPr>
      </w:pPr>
      <w:r w:rsidRPr="00856FAA">
        <w:rPr>
          <w:i/>
        </w:rPr>
        <w:t>Hong (Qualcomm) replies to Wen.</w:t>
      </w:r>
    </w:p>
    <w:p w14:paraId="1D55B1FE" w14:textId="77777777" w:rsidR="00FD331C" w:rsidRPr="00856FAA" w:rsidRDefault="00FD331C" w:rsidP="00FD331C">
      <w:pPr>
        <w:pStyle w:val="FP"/>
        <w:keepNext/>
        <w:rPr>
          <w:i/>
        </w:rPr>
      </w:pPr>
      <w:r w:rsidRPr="00856FAA">
        <w:rPr>
          <w:i/>
        </w:rPr>
        <w:t>Wen (vivo) replies to Xiaoyan Shi (Interdigital).</w:t>
      </w:r>
    </w:p>
    <w:p w14:paraId="7B9A1099" w14:textId="77777777" w:rsidR="00FD331C" w:rsidRPr="00856FAA" w:rsidRDefault="00FD331C" w:rsidP="00FD331C">
      <w:pPr>
        <w:pStyle w:val="FP"/>
        <w:keepNext/>
        <w:rPr>
          <w:i/>
        </w:rPr>
      </w:pPr>
      <w:r w:rsidRPr="00856FAA">
        <w:rPr>
          <w:i/>
        </w:rPr>
        <w:t>Judy (Ericsson) comment that priority services are not included in SID yet and need clarification what priority services are</w:t>
      </w:r>
    </w:p>
    <w:p w14:paraId="607BA7AE" w14:textId="77777777" w:rsidR="00FD331C" w:rsidRPr="00856FAA" w:rsidRDefault="00FD331C" w:rsidP="00FD331C">
      <w:pPr>
        <w:pStyle w:val="FP"/>
        <w:keepNext/>
        <w:rPr>
          <w:i/>
        </w:rPr>
      </w:pPr>
      <w:r w:rsidRPr="00856FAA">
        <w:rPr>
          <w:i/>
        </w:rPr>
        <w:t>Wen (vivo) replies and provides r05.</w:t>
      </w:r>
    </w:p>
    <w:p w14:paraId="02DC9FD9" w14:textId="77777777" w:rsidR="00FD331C" w:rsidRPr="00856FAA" w:rsidRDefault="00FD331C" w:rsidP="00FD331C">
      <w:pPr>
        <w:pStyle w:val="FP"/>
        <w:keepNext/>
        <w:rPr>
          <w:i/>
        </w:rPr>
      </w:pPr>
      <w:r w:rsidRPr="00856FAA">
        <w:rPr>
          <w:i/>
        </w:rPr>
        <w:t>Mehrdad (Samsung) replies to Ericsson</w:t>
      </w:r>
    </w:p>
    <w:p w14:paraId="64ECEEF1" w14:textId="77777777" w:rsidR="00FD331C" w:rsidRPr="00856FAA" w:rsidRDefault="00FD331C" w:rsidP="00FD331C">
      <w:pPr>
        <w:pStyle w:val="FP"/>
        <w:keepNext/>
        <w:rPr>
          <w:i/>
        </w:rPr>
      </w:pPr>
      <w:r w:rsidRPr="00856FAA">
        <w:rPr>
          <w:i/>
        </w:rPr>
        <w:t>Judy (Ericsson) responds to Mehrdad (Samsung) and ask Wen (vivo) a question.</w:t>
      </w:r>
    </w:p>
    <w:p w14:paraId="70978CB6" w14:textId="77777777" w:rsidR="00FD331C" w:rsidRPr="00856FAA" w:rsidRDefault="00FD331C" w:rsidP="00FD331C">
      <w:pPr>
        <w:pStyle w:val="FP"/>
        <w:keepNext/>
        <w:rPr>
          <w:i/>
        </w:rPr>
      </w:pPr>
      <w:r w:rsidRPr="00856FAA">
        <w:rPr>
          <w:i/>
        </w:rPr>
        <w:t>Wen (vivo) replies to Judy (Ericsson) .</w:t>
      </w:r>
    </w:p>
    <w:p w14:paraId="00FE07F3" w14:textId="77777777" w:rsidR="00FD331C" w:rsidRPr="00856FAA" w:rsidRDefault="00FD331C" w:rsidP="00FD331C">
      <w:pPr>
        <w:pStyle w:val="FP"/>
        <w:keepNext/>
        <w:rPr>
          <w:i/>
        </w:rPr>
      </w:pPr>
      <w:r w:rsidRPr="00856FAA">
        <w:rPr>
          <w:i/>
        </w:rPr>
        <w:t>Wen (vivo) replies to Steve (Huawei)</w:t>
      </w:r>
    </w:p>
    <w:p w14:paraId="2C83A30F" w14:textId="77777777" w:rsidR="00FD331C" w:rsidRPr="00856FAA" w:rsidRDefault="00FD331C" w:rsidP="00FD331C">
      <w:pPr>
        <w:pStyle w:val="FP"/>
        <w:keepNext/>
        <w:rPr>
          <w:i/>
        </w:rPr>
      </w:pPr>
      <w:r w:rsidRPr="00856FAA">
        <w:rPr>
          <w:i/>
        </w:rPr>
        <w:t>Fei (OPPO) provides comments.</w:t>
      </w:r>
    </w:p>
    <w:p w14:paraId="51134F9D" w14:textId="77777777" w:rsidR="00FD331C" w:rsidRPr="00856FAA" w:rsidRDefault="00FD331C" w:rsidP="00FD331C">
      <w:pPr>
        <w:pStyle w:val="FP"/>
        <w:keepNext/>
        <w:rPr>
          <w:i/>
        </w:rPr>
      </w:pPr>
      <w:r w:rsidRPr="00856FAA">
        <w:rPr>
          <w:i/>
        </w:rPr>
        <w:t>Fei (OPPO) responded to Steve (Huawei)</w:t>
      </w:r>
    </w:p>
    <w:p w14:paraId="6CE22538" w14:textId="77777777" w:rsidR="00FD331C" w:rsidRPr="00856FAA" w:rsidRDefault="00FD331C" w:rsidP="00FD331C">
      <w:pPr>
        <w:pStyle w:val="FP"/>
        <w:keepNext/>
        <w:rPr>
          <w:i/>
        </w:rPr>
      </w:pPr>
      <w:r w:rsidRPr="00856FAA">
        <w:rPr>
          <w:i/>
        </w:rPr>
        <w:t xml:space="preserve">Steve (Huawei) thanks Fei (OPPO), perhaps </w:t>
      </w:r>
      <w:proofErr w:type="spellStart"/>
      <w:r w:rsidRPr="00856FAA">
        <w:rPr>
          <w:i/>
        </w:rPr>
        <w:t>lets</w:t>
      </w:r>
      <w:proofErr w:type="spellEnd"/>
      <w:r w:rsidRPr="00856FAA">
        <w:rPr>
          <w:i/>
        </w:rPr>
        <w:t xml:space="preserve"> keep it simple then.</w:t>
      </w:r>
    </w:p>
    <w:p w14:paraId="3ABABC25" w14:textId="77777777" w:rsidR="00FD331C" w:rsidRPr="00856FAA" w:rsidRDefault="00FD331C" w:rsidP="00FD331C">
      <w:pPr>
        <w:pStyle w:val="FP"/>
        <w:keepNext/>
        <w:rPr>
          <w:i/>
        </w:rPr>
      </w:pPr>
      <w:r w:rsidRPr="00856FAA">
        <w:rPr>
          <w:i/>
        </w:rPr>
        <w:t>Mehrdad (Samsung) provides r06</w:t>
      </w:r>
    </w:p>
    <w:p w14:paraId="28D0B960" w14:textId="77777777" w:rsidR="00FD331C" w:rsidRPr="00856FAA" w:rsidRDefault="00FD331C" w:rsidP="00FD331C">
      <w:pPr>
        <w:pStyle w:val="FP"/>
        <w:keepNext/>
        <w:rPr>
          <w:i/>
        </w:rPr>
      </w:pPr>
      <w:r w:rsidRPr="00856FAA">
        <w:rPr>
          <w:i/>
        </w:rPr>
        <w:t>Judy (Ericsson) provides r07.</w:t>
      </w:r>
    </w:p>
    <w:p w14:paraId="6A645ADC" w14:textId="77777777" w:rsidR="00FD331C" w:rsidRPr="00856FAA" w:rsidRDefault="00FD331C" w:rsidP="00FD331C">
      <w:pPr>
        <w:pStyle w:val="FP"/>
        <w:keepNext/>
        <w:rPr>
          <w:i/>
        </w:rPr>
      </w:pPr>
      <w:r w:rsidRPr="00856FAA">
        <w:rPr>
          <w:i/>
        </w:rPr>
        <w:t>Hannu (Nokia) provides r08.</w:t>
      </w:r>
    </w:p>
    <w:p w14:paraId="26FE9299" w14:textId="77777777" w:rsidR="00FD331C" w:rsidRPr="00856FAA" w:rsidRDefault="00FD331C" w:rsidP="00FD331C">
      <w:pPr>
        <w:pStyle w:val="FP"/>
        <w:keepNext/>
        <w:rPr>
          <w:i/>
        </w:rPr>
      </w:pPr>
      <w:r w:rsidRPr="00856FAA">
        <w:rPr>
          <w:i/>
        </w:rPr>
        <w:t>Mehrdad (Samsung) cannot agree with r07 or8 and provides r09.</w:t>
      </w:r>
    </w:p>
    <w:p w14:paraId="0F4AC7E9" w14:textId="77777777" w:rsidR="00FD331C" w:rsidRPr="00856FAA" w:rsidRDefault="00FD331C" w:rsidP="00FD331C">
      <w:pPr>
        <w:pStyle w:val="FP"/>
        <w:keepNext/>
        <w:rPr>
          <w:i/>
        </w:rPr>
      </w:pPr>
      <w:r w:rsidRPr="00856FAA">
        <w:rPr>
          <w:i/>
        </w:rPr>
        <w:t>Hannu (Nokia) can't agree r09. Hannu would still prefer r08 but offers r10 as possible compromise.</w:t>
      </w:r>
    </w:p>
    <w:p w14:paraId="42E3DE55" w14:textId="77777777" w:rsidR="00FD331C" w:rsidRPr="00856FAA" w:rsidRDefault="00FD331C" w:rsidP="00FD331C">
      <w:pPr>
        <w:pStyle w:val="FP"/>
        <w:keepNext/>
        <w:rPr>
          <w:i/>
        </w:rPr>
      </w:pPr>
      <w:r w:rsidRPr="00856FAA">
        <w:rPr>
          <w:i/>
        </w:rPr>
        <w:t>Mehrdad (Samsung) cannot agree with r10.</w:t>
      </w:r>
    </w:p>
    <w:p w14:paraId="3AD52E8F" w14:textId="77777777" w:rsidR="00FD331C" w:rsidRPr="00856FAA" w:rsidRDefault="00FD331C" w:rsidP="00FD331C">
      <w:pPr>
        <w:pStyle w:val="FP"/>
        <w:keepNext/>
        <w:rPr>
          <w:i/>
        </w:rPr>
      </w:pPr>
      <w:r w:rsidRPr="00856FAA">
        <w:rPr>
          <w:i/>
        </w:rPr>
        <w:t>Fei (OPPO) provides views.</w:t>
      </w:r>
    </w:p>
    <w:p w14:paraId="1F67E8F6" w14:textId="77777777" w:rsidR="00FD331C" w:rsidRPr="00856FAA" w:rsidRDefault="00FD331C" w:rsidP="00FD331C">
      <w:pPr>
        <w:pStyle w:val="FP"/>
        <w:keepNext/>
        <w:rPr>
          <w:i/>
        </w:rPr>
      </w:pPr>
      <w:r w:rsidRPr="00856FAA">
        <w:rPr>
          <w:i/>
        </w:rPr>
        <w:t>Hannu (Nokia) comments.</w:t>
      </w:r>
    </w:p>
    <w:p w14:paraId="7060E401" w14:textId="77777777" w:rsidR="00FD331C" w:rsidRPr="00856FAA" w:rsidRDefault="00FD331C" w:rsidP="00FD331C">
      <w:pPr>
        <w:pStyle w:val="FP"/>
        <w:keepNext/>
        <w:rPr>
          <w:i/>
        </w:rPr>
      </w:pPr>
      <w:r w:rsidRPr="00856FAA">
        <w:rPr>
          <w:i/>
        </w:rPr>
        <w:t>Steve (Huawei) asks a question about the first 2 bullets</w:t>
      </w:r>
    </w:p>
    <w:p w14:paraId="5017F4DF" w14:textId="77777777" w:rsidR="00FD331C" w:rsidRPr="00856FAA" w:rsidRDefault="00FD331C" w:rsidP="00FD331C">
      <w:pPr>
        <w:pStyle w:val="FP"/>
        <w:keepNext/>
        <w:rPr>
          <w:i/>
        </w:rPr>
      </w:pPr>
      <w:r w:rsidRPr="00856FAA">
        <w:rPr>
          <w:i/>
        </w:rPr>
        <w:t>==== 8.X, 9.X, 10.X Revisions Deadline ====</w:t>
      </w:r>
    </w:p>
    <w:p w14:paraId="4219E840" w14:textId="77777777" w:rsidR="00FD331C" w:rsidRPr="00856FAA" w:rsidRDefault="00FD331C" w:rsidP="00FD331C">
      <w:pPr>
        <w:pStyle w:val="FP"/>
        <w:keepNext/>
        <w:rPr>
          <w:i/>
        </w:rPr>
      </w:pPr>
      <w:r w:rsidRPr="00856FAA">
        <w:rPr>
          <w:i/>
        </w:rPr>
        <w:t>Mehrdad (Samsung) suggests we move forward with r06 with the understanding that the SID will be clarified during the next SA plenary.</w:t>
      </w:r>
    </w:p>
    <w:p w14:paraId="76EFC5E6" w14:textId="77777777" w:rsidR="00FD331C" w:rsidRPr="00856FAA" w:rsidRDefault="00FD331C" w:rsidP="00FD331C">
      <w:pPr>
        <w:pStyle w:val="FP"/>
        <w:keepNext/>
        <w:rPr>
          <w:i/>
        </w:rPr>
      </w:pPr>
      <w:r w:rsidRPr="00856FAA">
        <w:rPr>
          <w:i/>
        </w:rPr>
        <w:t>Judy (Ericsson) proposes to move forward with r10, accept r07 &amp; r08, cannot agree with other revisions. Priority services if included in SID need a separate KI due to its difference from emergency service. Some bullets 00221 are not applicable for priority services.</w:t>
      </w:r>
    </w:p>
    <w:p w14:paraId="678802E9" w14:textId="77777777" w:rsidR="00FD331C" w:rsidRPr="00856FAA" w:rsidRDefault="00FD331C" w:rsidP="00FD331C">
      <w:pPr>
        <w:pStyle w:val="FP"/>
        <w:keepNext/>
        <w:rPr>
          <w:i/>
        </w:rPr>
      </w:pPr>
      <w:r w:rsidRPr="00856FAA">
        <w:rPr>
          <w:i/>
        </w:rPr>
        <w:t>Deng Qiang (CATT) suggests we move forward with r10.</w:t>
      </w:r>
    </w:p>
    <w:p w14:paraId="67E4964F" w14:textId="77777777" w:rsidR="00FD331C" w:rsidRPr="00856FAA" w:rsidRDefault="00FD331C" w:rsidP="00FD331C">
      <w:pPr>
        <w:pStyle w:val="FP"/>
        <w:keepNext/>
        <w:rPr>
          <w:i/>
        </w:rPr>
      </w:pPr>
      <w:r w:rsidRPr="00856FAA">
        <w:rPr>
          <w:i/>
        </w:rPr>
        <w:t xml:space="preserve">Fei (OPPO) </w:t>
      </w:r>
      <w:proofErr w:type="spellStart"/>
      <w:r w:rsidRPr="00856FAA">
        <w:rPr>
          <w:i/>
        </w:rPr>
        <w:t>suggestes</w:t>
      </w:r>
      <w:proofErr w:type="spellEnd"/>
      <w:r w:rsidRPr="00856FAA">
        <w:rPr>
          <w:i/>
        </w:rPr>
        <w:t xml:space="preserve"> to go with r10.</w:t>
      </w:r>
    </w:p>
    <w:p w14:paraId="47674398" w14:textId="77777777" w:rsidR="00FD331C" w:rsidRPr="00856FAA" w:rsidRDefault="00FD331C" w:rsidP="00FD331C">
      <w:pPr>
        <w:pStyle w:val="FP"/>
        <w:keepNext/>
        <w:rPr>
          <w:i/>
        </w:rPr>
      </w:pPr>
      <w:r w:rsidRPr="00856FAA">
        <w:rPr>
          <w:i/>
        </w:rPr>
        <w:t>Fei (OPPO) responds to Mehrdad.</w:t>
      </w:r>
    </w:p>
    <w:p w14:paraId="5F98F176" w14:textId="77777777" w:rsidR="00FD331C" w:rsidRPr="00856FAA" w:rsidRDefault="00FD331C" w:rsidP="00FD331C">
      <w:pPr>
        <w:pStyle w:val="FP"/>
        <w:keepNext/>
        <w:rPr>
          <w:i/>
        </w:rPr>
      </w:pPr>
      <w:r w:rsidRPr="00856FAA">
        <w:rPr>
          <w:i/>
        </w:rPr>
        <w:t>Judy (Ericsson) comments that r06 is not technically correct as some contents are applicable only for emergency but not for priority services.</w:t>
      </w:r>
    </w:p>
    <w:p w14:paraId="09743481" w14:textId="77777777" w:rsidR="00FD331C" w:rsidRPr="00856FAA" w:rsidRDefault="00FD331C" w:rsidP="00FD331C">
      <w:pPr>
        <w:pStyle w:val="FP"/>
        <w:keepNext/>
        <w:rPr>
          <w:i/>
        </w:rPr>
      </w:pPr>
      <w:r w:rsidRPr="00856FAA">
        <w:rPr>
          <w:i/>
        </w:rPr>
        <w:t>Wen (vivo) also agrees with r10.</w:t>
      </w:r>
    </w:p>
    <w:p w14:paraId="4A0EFD46" w14:textId="77777777" w:rsidR="00FD331C" w:rsidRPr="00856FAA" w:rsidRDefault="00FD331C" w:rsidP="00FD331C">
      <w:pPr>
        <w:pStyle w:val="FP"/>
        <w:keepNext/>
        <w:rPr>
          <w:i/>
        </w:rPr>
      </w:pPr>
      <w:r w:rsidRPr="00856FAA">
        <w:rPr>
          <w:i/>
        </w:rPr>
        <w:t xml:space="preserve">Tao(VC) it reads r10 most </w:t>
      </w:r>
      <w:proofErr w:type="spellStart"/>
      <w:r w:rsidRPr="00856FAA">
        <w:rPr>
          <w:i/>
        </w:rPr>
        <w:t>favorable</w:t>
      </w:r>
      <w:proofErr w:type="spellEnd"/>
      <w:r w:rsidRPr="00856FAA">
        <w:rPr>
          <w:i/>
        </w:rPr>
        <w:t>. Let's double check Mehrdad can live with r10 or not</w:t>
      </w:r>
    </w:p>
    <w:p w14:paraId="3C173A0D" w14:textId="77777777" w:rsidR="00FD331C" w:rsidRPr="00856FAA" w:rsidRDefault="00FD331C" w:rsidP="00FD331C">
      <w:pPr>
        <w:pStyle w:val="FP"/>
        <w:keepNext/>
        <w:rPr>
          <w:i/>
        </w:rPr>
      </w:pPr>
      <w:r w:rsidRPr="00856FAA">
        <w:rPr>
          <w:i/>
        </w:rPr>
        <w:t>Mehrdad (Samsung) cannot agree with r10. We object to r07, r08 and r10, original revision and r01.</w:t>
      </w:r>
    </w:p>
    <w:p w14:paraId="621AD378" w14:textId="77777777" w:rsidR="00FD331C" w:rsidRPr="00856FAA" w:rsidRDefault="00FD331C" w:rsidP="00FD331C">
      <w:pPr>
        <w:pStyle w:val="FP"/>
        <w:keepNext/>
        <w:rPr>
          <w:i/>
        </w:rPr>
      </w:pPr>
      <w:r w:rsidRPr="00856FAA">
        <w:rPr>
          <w:i/>
        </w:rPr>
        <w:t>Hannu (Nokia) prefers r10, can also agree r07 and r08. Hannu points out that the controversial part in r10 uses the wording from TSG SA approved SID. If that SID needs to be updated, that discussion must go via TSG SA and until then SA2 should plan according to the approved work items.</w:t>
      </w:r>
    </w:p>
    <w:p w14:paraId="3A2F9F20" w14:textId="77777777" w:rsidR="00FD331C" w:rsidRPr="00856FAA" w:rsidRDefault="00FD331C" w:rsidP="00FD331C">
      <w:pPr>
        <w:pStyle w:val="FP"/>
        <w:keepNext/>
        <w:rPr>
          <w:i/>
        </w:rPr>
      </w:pPr>
      <w:r w:rsidRPr="00856FAA">
        <w:rPr>
          <w:i/>
        </w:rPr>
        <w:t>Fei (OPPO) can we discuss it at CC#4 or CC#5.</w:t>
      </w:r>
    </w:p>
    <w:p w14:paraId="4FF8641E" w14:textId="77777777" w:rsidR="00FD331C" w:rsidRPr="00856FAA" w:rsidRDefault="00FD331C" w:rsidP="00FD331C">
      <w:pPr>
        <w:pStyle w:val="FP"/>
        <w:keepNext/>
        <w:rPr>
          <w:i/>
        </w:rPr>
      </w:pPr>
      <w:r w:rsidRPr="00856FAA">
        <w:rPr>
          <w:i/>
        </w:rPr>
        <w:t xml:space="preserve">Deng Qiang (CATT) request to discuss this </w:t>
      </w:r>
      <w:proofErr w:type="spellStart"/>
      <w:r w:rsidRPr="00856FAA">
        <w:rPr>
          <w:i/>
        </w:rPr>
        <w:t>pCR</w:t>
      </w:r>
      <w:proofErr w:type="spellEnd"/>
      <w:r w:rsidRPr="00856FAA">
        <w:rPr>
          <w:i/>
        </w:rPr>
        <w:t xml:space="preserve"> at CC#4.</w:t>
      </w:r>
    </w:p>
    <w:p w14:paraId="0725B668" w14:textId="77777777" w:rsidR="00FD331C" w:rsidRPr="00856FAA" w:rsidRDefault="00FD331C" w:rsidP="00FD331C">
      <w:pPr>
        <w:pStyle w:val="FP"/>
        <w:keepNext/>
        <w:rPr>
          <w:i/>
        </w:rPr>
      </w:pPr>
      <w:r w:rsidRPr="00856FAA">
        <w:rPr>
          <w:i/>
        </w:rPr>
        <w:t>Mehrdad is not clear what to be discussed over CC#4 or CC#5. When there is no agreement, the PCR is postponed and we get back to this in the next meeting</w:t>
      </w:r>
    </w:p>
    <w:p w14:paraId="4CD36FA6" w14:textId="77777777" w:rsidR="00FD331C" w:rsidRPr="00856FAA" w:rsidRDefault="00FD331C" w:rsidP="00FD331C">
      <w:pPr>
        <w:pStyle w:val="FP"/>
        <w:keepNext/>
        <w:rPr>
          <w:i/>
        </w:rPr>
      </w:pPr>
      <w:r w:rsidRPr="00856FAA">
        <w:rPr>
          <w:i/>
        </w:rPr>
        <w:t>Mehrdad (Samsung) is not clear what to be discussed over CC#4. When there is no agreement, the PCR is postponed and we get back to this in the next meeting. We sustain objection to r07, r08 and r10, original revision and r01</w:t>
      </w:r>
    </w:p>
    <w:p w14:paraId="666F1229" w14:textId="77777777" w:rsidR="00FD331C" w:rsidRPr="00856FAA" w:rsidRDefault="00FD331C" w:rsidP="00FD331C">
      <w:pPr>
        <w:pStyle w:val="FP"/>
        <w:keepNext/>
        <w:rPr>
          <w:i/>
        </w:rPr>
      </w:pPr>
      <w:r w:rsidRPr="00856FAA">
        <w:rPr>
          <w:i/>
        </w:rPr>
        <w:t>Fei (OPPO) responds.</w:t>
      </w:r>
    </w:p>
    <w:p w14:paraId="4E18AD73" w14:textId="77777777" w:rsidR="00FD331C" w:rsidRPr="00856FAA" w:rsidRDefault="00FD331C" w:rsidP="00FD331C">
      <w:pPr>
        <w:pStyle w:val="FP"/>
        <w:keepNext/>
        <w:rPr>
          <w:i/>
        </w:rPr>
      </w:pPr>
      <w:r w:rsidRPr="00856FAA">
        <w:rPr>
          <w:i/>
        </w:rPr>
        <w:t>Judy (Ericsson) is fine with r07&amp;r08&amp;r10, objects to other revisions, support the proposal to discuss at CC and responds to Mehrdad (Samsung)</w:t>
      </w:r>
    </w:p>
    <w:p w14:paraId="23C2E69A" w14:textId="77777777" w:rsidR="00FD331C" w:rsidRPr="00856FAA" w:rsidRDefault="00FD331C" w:rsidP="00FD331C">
      <w:pPr>
        <w:pStyle w:val="FP"/>
        <w:keepNext/>
        <w:rPr>
          <w:i/>
        </w:rPr>
      </w:pPr>
      <w:r w:rsidRPr="00856FAA">
        <w:rPr>
          <w:i/>
        </w:rPr>
        <w:t>Mehrdad (Samsung) replies to OPPO.</w:t>
      </w:r>
    </w:p>
    <w:p w14:paraId="071562E9" w14:textId="77777777" w:rsidR="00FD331C" w:rsidRPr="00856FAA" w:rsidRDefault="00FD331C" w:rsidP="00FD331C">
      <w:pPr>
        <w:pStyle w:val="FP"/>
        <w:keepNext/>
        <w:rPr>
          <w:i/>
        </w:rPr>
      </w:pPr>
      <w:r w:rsidRPr="00856FAA">
        <w:rPr>
          <w:i/>
        </w:rPr>
        <w:t>Steve (Huawei) looks like no acceptable versions, lets come back next meeting.</w:t>
      </w:r>
    </w:p>
    <w:p w14:paraId="5A804AA0" w14:textId="77777777" w:rsidR="00FD331C" w:rsidRPr="00856FAA" w:rsidRDefault="00FD331C" w:rsidP="00FD331C">
      <w:pPr>
        <w:pStyle w:val="FP"/>
        <w:keepNext/>
        <w:rPr>
          <w:i/>
        </w:rPr>
      </w:pPr>
      <w:r w:rsidRPr="00856FAA">
        <w:rPr>
          <w:i/>
        </w:rPr>
        <w:t>==== 8.X, 9.X, 10.X Final Deadline ====</w:t>
      </w:r>
    </w:p>
    <w:p w14:paraId="06BBCEFE" w14:textId="77777777" w:rsidR="00FD331C" w:rsidRPr="00856FAA" w:rsidRDefault="00FD331C" w:rsidP="00FD331C">
      <w:pPr>
        <w:pStyle w:val="FP"/>
        <w:keepNext/>
        <w:rPr>
          <w:i/>
        </w:rPr>
      </w:pPr>
    </w:p>
    <w:p w14:paraId="6E00AB34" w14:textId="77777777" w:rsidR="00FD331C" w:rsidRPr="00011C4F" w:rsidRDefault="00FD331C" w:rsidP="00FD331C">
      <w:pPr>
        <w:keepNext/>
        <w:rPr>
          <w:b/>
          <w:bCs/>
        </w:rPr>
      </w:pPr>
      <w:r w:rsidRPr="00011C4F">
        <w:rPr>
          <w:b/>
          <w:bCs/>
        </w:rPr>
        <w:t>Discussion and conclusion:</w:t>
      </w:r>
    </w:p>
    <w:p w14:paraId="2AB4EE4A" w14:textId="79FCE2D3" w:rsidR="00FD331C" w:rsidRDefault="00FD331C" w:rsidP="00FD331C">
      <w:r>
        <w:t xml:space="preserve">There was no agreement on any revisions for this and this P-CR was </w:t>
      </w:r>
      <w:r w:rsidRPr="00FD331C">
        <w:rPr>
          <w:color w:val="FF0000"/>
        </w:rPr>
        <w:t>postponed</w:t>
      </w:r>
      <w:r>
        <w:t>.</w:t>
      </w:r>
    </w:p>
    <w:p w14:paraId="67E77CAE" w14:textId="77777777" w:rsidR="00FD331C" w:rsidRPr="00FD331C" w:rsidRDefault="00FD331C" w:rsidP="00856FAA"/>
    <w:p w14:paraId="23CCB15B" w14:textId="5E62F333" w:rsidR="00856FAA" w:rsidRDefault="00856FAA" w:rsidP="00856FAA">
      <w:pPr>
        <w:keepNext/>
        <w:pBdr>
          <w:top w:val="single" w:sz="4" w:space="1" w:color="auto"/>
        </w:pBdr>
      </w:pPr>
      <w:r>
        <w:rPr>
          <w:color w:val="0000FF"/>
        </w:rPr>
        <w:lastRenderedPageBreak/>
        <w:t>TD S2</w:t>
      </w:r>
      <w:r>
        <w:rPr>
          <w:color w:val="0000FF"/>
        </w:rPr>
        <w:noBreakHyphen/>
        <w:t>2200971</w:t>
      </w:r>
      <w:r>
        <w:t xml:space="preserve"> (CR) Clarify the Redundant Transmission Experience related analytics (Source: CT WG4)</w:t>
      </w:r>
    </w:p>
    <w:p w14:paraId="7EBCB032" w14:textId="77777777" w:rsidR="00856FAA" w:rsidRPr="0081223E" w:rsidRDefault="00856FAA" w:rsidP="00856FAA">
      <w:pPr>
        <w:pStyle w:val="FP"/>
        <w:keepNext/>
        <w:rPr>
          <w:b/>
          <w:i/>
          <w:lang w:val="fr-FR"/>
        </w:rPr>
      </w:pPr>
      <w:r w:rsidRPr="0081223E">
        <w:rPr>
          <w:b/>
          <w:i/>
          <w:lang w:val="fr-FR"/>
        </w:rPr>
        <w:t>e-mail comments:</w:t>
      </w:r>
    </w:p>
    <w:p w14:paraId="43D2D71C" w14:textId="77777777" w:rsidR="0081223E" w:rsidRPr="0081223E" w:rsidRDefault="0081223E" w:rsidP="00856FAA">
      <w:pPr>
        <w:pStyle w:val="FP"/>
        <w:keepNext/>
        <w:rPr>
          <w:i/>
          <w:lang w:val="fr-FR"/>
        </w:rPr>
      </w:pPr>
      <w:r w:rsidRPr="0081223E">
        <w:rPr>
          <w:i/>
          <w:lang w:val="fr-FR"/>
        </w:rPr>
        <w:t xml:space="preserve">Zhang (Ericsson) </w:t>
      </w:r>
      <w:proofErr w:type="spellStart"/>
      <w:r w:rsidRPr="0081223E">
        <w:rPr>
          <w:i/>
          <w:lang w:val="fr-FR"/>
        </w:rPr>
        <w:t>provides</w:t>
      </w:r>
      <w:proofErr w:type="spellEnd"/>
      <w:r w:rsidRPr="0081223E">
        <w:rPr>
          <w:i/>
          <w:lang w:val="fr-FR"/>
        </w:rPr>
        <w:t xml:space="preserve"> comments</w:t>
      </w:r>
    </w:p>
    <w:p w14:paraId="48D3E0B4" w14:textId="77777777" w:rsidR="0081223E" w:rsidRDefault="0081223E" w:rsidP="00856FAA">
      <w:pPr>
        <w:pStyle w:val="FP"/>
        <w:keepNext/>
        <w:rPr>
          <w:i/>
        </w:rPr>
      </w:pPr>
      <w:r>
        <w:rPr>
          <w:i/>
        </w:rPr>
        <w:t>Susan (Huawei) replies to Zhang (Ericsson) and provides r01.</w:t>
      </w:r>
    </w:p>
    <w:p w14:paraId="1CF34C19" w14:textId="77777777" w:rsidR="0081223E" w:rsidRDefault="0081223E" w:rsidP="00856FAA">
      <w:pPr>
        <w:pStyle w:val="FP"/>
        <w:keepNext/>
        <w:rPr>
          <w:i/>
        </w:rPr>
      </w:pPr>
      <w:r>
        <w:rPr>
          <w:i/>
        </w:rPr>
        <w:t>Yannick (Nokia): Nokia provides r02.</w:t>
      </w:r>
    </w:p>
    <w:p w14:paraId="72F30A09" w14:textId="77777777" w:rsidR="0081223E" w:rsidRDefault="0081223E" w:rsidP="00856FAA">
      <w:pPr>
        <w:pStyle w:val="FP"/>
        <w:keepNext/>
        <w:rPr>
          <w:i/>
        </w:rPr>
      </w:pPr>
      <w:r>
        <w:rPr>
          <w:i/>
        </w:rPr>
        <w:t>Susan (Huawei) replies to Yannick (Nokia) and is ok with r02.</w:t>
      </w:r>
    </w:p>
    <w:p w14:paraId="3486D0E0" w14:textId="77777777" w:rsidR="0081223E" w:rsidRDefault="0081223E" w:rsidP="00856FAA">
      <w:pPr>
        <w:pStyle w:val="FP"/>
        <w:keepNext/>
        <w:rPr>
          <w:i/>
        </w:rPr>
      </w:pPr>
      <w:r>
        <w:rPr>
          <w:i/>
        </w:rPr>
        <w:t>Hyunsook (LGE) has a concern on r02 and provides r03.</w:t>
      </w:r>
    </w:p>
    <w:p w14:paraId="1566A290" w14:textId="77777777" w:rsidR="0081223E" w:rsidRDefault="0081223E" w:rsidP="00856FAA">
      <w:pPr>
        <w:pStyle w:val="FP"/>
        <w:keepNext/>
        <w:rPr>
          <w:i/>
        </w:rPr>
      </w:pPr>
      <w:r>
        <w:rPr>
          <w:i/>
        </w:rPr>
        <w:t>Yannick (Nokia): Nokia objects to r03.</w:t>
      </w:r>
    </w:p>
    <w:p w14:paraId="7E667368" w14:textId="77777777" w:rsidR="0081223E" w:rsidRDefault="0081223E" w:rsidP="00856FAA">
      <w:pPr>
        <w:pStyle w:val="FP"/>
        <w:keepNext/>
        <w:rPr>
          <w:i/>
        </w:rPr>
      </w:pPr>
      <w:r>
        <w:rPr>
          <w:i/>
        </w:rPr>
        <w:t>Zhuoyi (China Telecom): ask for clarification.</w:t>
      </w:r>
    </w:p>
    <w:p w14:paraId="5DE245B5" w14:textId="77777777" w:rsidR="0081223E" w:rsidRDefault="0081223E" w:rsidP="00856FAA">
      <w:pPr>
        <w:pStyle w:val="FP"/>
        <w:keepNext/>
        <w:rPr>
          <w:i/>
        </w:rPr>
      </w:pPr>
      <w:r>
        <w:rPr>
          <w:i/>
        </w:rPr>
        <w:t>Yannick (Nokia): Nokia replies to Ericsson (Zhang).</w:t>
      </w:r>
    </w:p>
    <w:p w14:paraId="294EB754" w14:textId="77777777" w:rsidR="0081223E" w:rsidRDefault="0081223E" w:rsidP="00856FAA">
      <w:pPr>
        <w:pStyle w:val="FP"/>
        <w:keepNext/>
        <w:rPr>
          <w:i/>
        </w:rPr>
      </w:pPr>
      <w:r>
        <w:rPr>
          <w:i/>
        </w:rPr>
        <w:t>Zhang (Ericsson) reply to Yannick (Nokia)</w:t>
      </w:r>
    </w:p>
    <w:p w14:paraId="4BB35854" w14:textId="77777777" w:rsidR="0081223E" w:rsidRDefault="0081223E" w:rsidP="00856FAA">
      <w:pPr>
        <w:pStyle w:val="FP"/>
        <w:keepNext/>
        <w:rPr>
          <w:i/>
        </w:rPr>
      </w:pPr>
      <w:r>
        <w:rPr>
          <w:i/>
        </w:rPr>
        <w:t>Hyunsook (LGE) provides comments</w:t>
      </w:r>
    </w:p>
    <w:p w14:paraId="3BFC42FF" w14:textId="77777777" w:rsidR="0081223E" w:rsidRDefault="0081223E" w:rsidP="00856FAA">
      <w:pPr>
        <w:pStyle w:val="FP"/>
        <w:keepNext/>
        <w:rPr>
          <w:i/>
        </w:rPr>
      </w:pPr>
      <w:r>
        <w:rPr>
          <w:i/>
        </w:rPr>
        <w:t>==== 8.X, 9.X, 10.X Revisions Deadline ====</w:t>
      </w:r>
    </w:p>
    <w:p w14:paraId="7DDD886B" w14:textId="77777777" w:rsidR="0081223E" w:rsidRDefault="0081223E" w:rsidP="00856FAA">
      <w:pPr>
        <w:pStyle w:val="FP"/>
        <w:keepNext/>
        <w:rPr>
          <w:i/>
        </w:rPr>
      </w:pPr>
      <w:r>
        <w:rPr>
          <w:i/>
        </w:rPr>
        <w:t>Yannick (Nokia): Nokia suggest to go with r02 in this meeting. Objected to r03 already for the reason that 'value' has no meaning and is not interoperable between the analytics consumer and the NWDAF.</w:t>
      </w:r>
    </w:p>
    <w:p w14:paraId="1ADF87F2" w14:textId="77777777" w:rsidR="0081223E" w:rsidRDefault="0081223E" w:rsidP="00856FAA">
      <w:pPr>
        <w:pStyle w:val="FP"/>
        <w:keepNext/>
        <w:rPr>
          <w:i/>
        </w:rPr>
      </w:pPr>
      <w:r>
        <w:rPr>
          <w:i/>
        </w:rPr>
        <w:t>Hyunsook (LGE) objects to r02.</w:t>
      </w:r>
    </w:p>
    <w:p w14:paraId="4BA893EB" w14:textId="77777777" w:rsidR="0081223E" w:rsidRDefault="0081223E" w:rsidP="00856FAA">
      <w:pPr>
        <w:pStyle w:val="FP"/>
        <w:keepNext/>
        <w:rPr>
          <w:i/>
        </w:rPr>
      </w:pPr>
      <w:r>
        <w:rPr>
          <w:i/>
        </w:rPr>
        <w:t>Yannick (Nokia): Nokia then suggests to note the document. R02 is the only revision we can accept, we object to all other revisions.</w:t>
      </w:r>
    </w:p>
    <w:p w14:paraId="283B328C" w14:textId="77777777" w:rsidR="0081223E" w:rsidRDefault="0081223E" w:rsidP="00856FAA">
      <w:pPr>
        <w:pStyle w:val="FP"/>
        <w:keepNext/>
        <w:rPr>
          <w:i/>
        </w:rPr>
      </w:pPr>
      <w:r>
        <w:rPr>
          <w:i/>
        </w:rPr>
        <w:t>Zhang (Ericsson) suggest to go with r03</w:t>
      </w:r>
    </w:p>
    <w:p w14:paraId="12D27BC6" w14:textId="77777777" w:rsidR="0081223E" w:rsidRDefault="0081223E" w:rsidP="00856FAA">
      <w:pPr>
        <w:pStyle w:val="FP"/>
        <w:keepNext/>
        <w:rPr>
          <w:i/>
        </w:rPr>
      </w:pPr>
      <w:r>
        <w:rPr>
          <w:i/>
        </w:rPr>
        <w:t>Susan (Huawei) provides r04 as way forward.</w:t>
      </w:r>
    </w:p>
    <w:p w14:paraId="35A3C956" w14:textId="77777777" w:rsidR="0081223E" w:rsidRDefault="0081223E" w:rsidP="00856FAA">
      <w:pPr>
        <w:pStyle w:val="FP"/>
        <w:keepNext/>
        <w:rPr>
          <w:i/>
        </w:rPr>
      </w:pPr>
      <w:r>
        <w:rPr>
          <w:i/>
        </w:rPr>
        <w:t>Zhang (Ericsson) is OK with r04</w:t>
      </w:r>
    </w:p>
    <w:p w14:paraId="030B7197" w14:textId="77777777" w:rsidR="0081223E" w:rsidRDefault="0081223E" w:rsidP="00856FAA">
      <w:pPr>
        <w:pStyle w:val="FP"/>
        <w:keepNext/>
        <w:rPr>
          <w:i/>
        </w:rPr>
      </w:pPr>
      <w:r>
        <w:rPr>
          <w:i/>
        </w:rPr>
        <w:t>Hyunsook (LGE) proposes to keep both existing 'Redundant Transmission Experience' text and new editor's note as way forward.</w:t>
      </w:r>
    </w:p>
    <w:p w14:paraId="5C56B9F7" w14:textId="77777777" w:rsidR="0081223E" w:rsidRDefault="0081223E" w:rsidP="00856FAA">
      <w:pPr>
        <w:pStyle w:val="FP"/>
        <w:keepNext/>
        <w:rPr>
          <w:i/>
        </w:rPr>
      </w:pPr>
      <w:r>
        <w:rPr>
          <w:i/>
        </w:rPr>
        <w:t>Yannick (Nokia): Nokia can live with r04 as proposed by Huawei (Susan). Will not accept adding or keeping text regarding redundant transmission experience value.</w:t>
      </w:r>
    </w:p>
    <w:p w14:paraId="76B15EB5" w14:textId="77777777" w:rsidR="0081223E" w:rsidRDefault="0081223E" w:rsidP="00856FAA">
      <w:pPr>
        <w:pStyle w:val="FP"/>
        <w:keepNext/>
        <w:rPr>
          <w:i/>
        </w:rPr>
      </w:pPr>
      <w:r>
        <w:rPr>
          <w:i/>
        </w:rPr>
        <w:t>Hyunsook (LGE) cannot accept r04 and proposes to note it.</w:t>
      </w:r>
    </w:p>
    <w:p w14:paraId="30B1B4A7" w14:textId="77777777" w:rsidR="0081223E" w:rsidRDefault="0081223E" w:rsidP="00856FAA">
      <w:pPr>
        <w:pStyle w:val="FP"/>
        <w:keepNext/>
        <w:rPr>
          <w:i/>
        </w:rPr>
      </w:pPr>
      <w:r>
        <w:rPr>
          <w:i/>
        </w:rPr>
        <w:t>Susan (Huawei) provides r05 and requests discussion at CC#4.</w:t>
      </w:r>
    </w:p>
    <w:p w14:paraId="1960000A" w14:textId="2C6C31DA" w:rsidR="00856FAA" w:rsidRPr="00856FAA" w:rsidRDefault="0081223E" w:rsidP="00856FAA">
      <w:pPr>
        <w:pStyle w:val="FP"/>
        <w:keepNext/>
        <w:rPr>
          <w:i/>
        </w:rPr>
      </w:pPr>
      <w:r>
        <w:rPr>
          <w:i/>
        </w:rPr>
        <w:t>==== 8.X, 9.X, 10.X Final Deadline ====</w:t>
      </w:r>
    </w:p>
    <w:p w14:paraId="2A7EEC1F" w14:textId="77777777" w:rsidR="00FD331C" w:rsidRPr="00856FAA" w:rsidRDefault="00FD331C" w:rsidP="00FD331C">
      <w:pPr>
        <w:pStyle w:val="FP"/>
        <w:keepNext/>
        <w:rPr>
          <w:i/>
        </w:rPr>
      </w:pPr>
    </w:p>
    <w:p w14:paraId="62351E07" w14:textId="77777777" w:rsidR="00FD331C" w:rsidRPr="00011C4F" w:rsidRDefault="00FD331C" w:rsidP="00FD331C">
      <w:pPr>
        <w:keepNext/>
        <w:rPr>
          <w:b/>
          <w:bCs/>
        </w:rPr>
      </w:pPr>
      <w:r w:rsidRPr="00011C4F">
        <w:rPr>
          <w:b/>
          <w:bCs/>
        </w:rPr>
        <w:t>Discussion and conclusion:</w:t>
      </w:r>
    </w:p>
    <w:p w14:paraId="5A3687CC" w14:textId="64FBDCF9" w:rsidR="00856FAA" w:rsidRDefault="0081223E" w:rsidP="00856FAA">
      <w:r>
        <w:t xml:space="preserve">Revision of (Postponed) S2-2108665 from S2#148E. Noted. </w:t>
      </w:r>
      <w:r w:rsidR="00FD331C">
        <w:t xml:space="preserve">Huawei provided a </w:t>
      </w:r>
      <w:r w:rsidR="00834789">
        <w:t>proposal</w:t>
      </w:r>
      <w:r w:rsidR="00FD331C">
        <w:t xml:space="preserve"> for a show of hands: </w:t>
      </w:r>
      <w:hyperlink r:id="rId11" w:history="1">
        <w:r w:rsidR="00834789" w:rsidRPr="00375EAF">
          <w:rPr>
            <w:rStyle w:val="Hyperlink"/>
          </w:rPr>
          <w:t>https://www.3gpp.org/ftp/tsg_sa/WG2_Arch/TSGS2_149E_Electronic_2022-02/INBOX/CCs/CC%235_2022-02-25_1330UTC/SoH%20S2-2200971%20RTE%20related%20analytics_r2.pptx</w:t>
        </w:r>
      </w:hyperlink>
    </w:p>
    <w:p w14:paraId="50907290" w14:textId="77777777" w:rsidR="00834789" w:rsidRPr="00834789" w:rsidRDefault="00834789" w:rsidP="00856FAA">
      <w:pPr>
        <w:rPr>
          <w:b/>
          <w:bCs/>
        </w:rPr>
      </w:pPr>
      <w:r w:rsidRPr="00834789">
        <w:rPr>
          <w:b/>
          <w:bCs/>
        </w:rPr>
        <w:t xml:space="preserve">Question for </w:t>
      </w:r>
      <w:proofErr w:type="spellStart"/>
      <w:r w:rsidRPr="00834789">
        <w:rPr>
          <w:b/>
          <w:bCs/>
        </w:rPr>
        <w:t>SoH</w:t>
      </w:r>
      <w:proofErr w:type="spellEnd"/>
      <w:r w:rsidRPr="00834789">
        <w:rPr>
          <w:b/>
          <w:bCs/>
        </w:rPr>
        <w:t>: Which of the following options should proceed for this meeting?</w:t>
      </w:r>
    </w:p>
    <w:p w14:paraId="45ED88B2" w14:textId="3F6CCFD3" w:rsidR="00834789" w:rsidRDefault="00834789" w:rsidP="00834789">
      <w:pPr>
        <w:pStyle w:val="B1"/>
      </w:pPr>
      <w:r>
        <w:tab/>
        <w:t>Option#1: Remove Redundant Transmission Experience value, i.e. take r02 for this meeting.</w:t>
      </w:r>
    </w:p>
    <w:p w14:paraId="34F6DD78" w14:textId="4C6DB78E" w:rsidR="00834789" w:rsidRDefault="00834789" w:rsidP="00834789">
      <w:pPr>
        <w:pStyle w:val="B1"/>
      </w:pPr>
      <w:r>
        <w:tab/>
        <w:t>Option#2: Keep Redundant Transmission Experience value, i.e. take r03 for this meeting.</w:t>
      </w:r>
    </w:p>
    <w:p w14:paraId="7EC057AC" w14:textId="134046CE" w:rsidR="00834789" w:rsidRDefault="00834789" w:rsidP="00834789">
      <w:pPr>
        <w:pStyle w:val="B1"/>
      </w:pPr>
    </w:p>
    <w:p w14:paraId="0F5F1391" w14:textId="7B18F444" w:rsidR="00FC3E14" w:rsidRDefault="00834789" w:rsidP="004F3641">
      <w:r>
        <w:t>Show of Hands:</w:t>
      </w:r>
    </w:p>
    <w:p w14:paraId="315D5CFA" w14:textId="41BA88EA" w:rsidR="00834789" w:rsidRPr="00834789" w:rsidRDefault="00834789" w:rsidP="004F3641">
      <w:r>
        <w:t xml:space="preserve">Option#1: Support for </w:t>
      </w:r>
      <w:r>
        <w:rPr>
          <w:color w:val="0000FF"/>
        </w:rPr>
        <w:t>S2</w:t>
      </w:r>
      <w:r>
        <w:rPr>
          <w:color w:val="0000FF"/>
        </w:rPr>
        <w:noBreakHyphen/>
        <w:t>2200971r02</w:t>
      </w:r>
      <w:r>
        <w:t>:</w:t>
      </w:r>
      <w:r>
        <w:tab/>
        <w:t>5</w:t>
      </w:r>
    </w:p>
    <w:p w14:paraId="106F0726" w14:textId="4F89A636" w:rsidR="00834789" w:rsidRPr="00834789" w:rsidRDefault="00834789" w:rsidP="00834789">
      <w:r>
        <w:t xml:space="preserve">Option#2::Support for </w:t>
      </w:r>
      <w:r>
        <w:rPr>
          <w:color w:val="0000FF"/>
        </w:rPr>
        <w:t>S2</w:t>
      </w:r>
      <w:r>
        <w:rPr>
          <w:color w:val="0000FF"/>
        </w:rPr>
        <w:noBreakHyphen/>
        <w:t>2200971r03</w:t>
      </w:r>
      <w:r>
        <w:t>:</w:t>
      </w:r>
      <w:r>
        <w:tab/>
        <w:t>2</w:t>
      </w:r>
    </w:p>
    <w:p w14:paraId="6DC97450" w14:textId="57A10027" w:rsidR="00834789" w:rsidRPr="00834789" w:rsidRDefault="00834789" w:rsidP="00834789">
      <w:r>
        <w:t xml:space="preserve">Objections to </w:t>
      </w:r>
      <w:r>
        <w:rPr>
          <w:color w:val="0000FF"/>
        </w:rPr>
        <w:t>S2</w:t>
      </w:r>
      <w:r>
        <w:rPr>
          <w:color w:val="0000FF"/>
        </w:rPr>
        <w:noBreakHyphen/>
        <w:t>2200971r02</w:t>
      </w:r>
      <w:r>
        <w:t>:</w:t>
      </w:r>
      <w:r>
        <w:tab/>
      </w:r>
      <w:r>
        <w:tab/>
        <w:t>1 (LGE)</w:t>
      </w:r>
    </w:p>
    <w:p w14:paraId="5448B127" w14:textId="1F0E38A9" w:rsidR="00834789" w:rsidRPr="00834789" w:rsidRDefault="00834789" w:rsidP="00834789">
      <w:r>
        <w:t xml:space="preserve">Objections to </w:t>
      </w:r>
      <w:r>
        <w:rPr>
          <w:color w:val="0000FF"/>
        </w:rPr>
        <w:t>S2</w:t>
      </w:r>
      <w:r>
        <w:rPr>
          <w:color w:val="0000FF"/>
        </w:rPr>
        <w:noBreakHyphen/>
        <w:t>2200971r03</w:t>
      </w:r>
      <w:r>
        <w:t>:</w:t>
      </w:r>
      <w:r>
        <w:tab/>
      </w:r>
      <w:r>
        <w:tab/>
        <w:t>1 (Nokia)</w:t>
      </w:r>
    </w:p>
    <w:p w14:paraId="12D6D134" w14:textId="2A92505B" w:rsidR="00834789" w:rsidRDefault="00834789" w:rsidP="004F3641">
      <w:r>
        <w:t xml:space="preserve">This CR was then </w:t>
      </w:r>
      <w:r w:rsidRPr="00834789">
        <w:rPr>
          <w:color w:val="FF0000"/>
        </w:rPr>
        <w:t>postponed</w:t>
      </w:r>
      <w:r>
        <w:t>.</w:t>
      </w:r>
    </w:p>
    <w:p w14:paraId="4FC474F9" w14:textId="77777777" w:rsidR="00834789" w:rsidRDefault="00834789" w:rsidP="004F3641"/>
    <w:p w14:paraId="6F25E770" w14:textId="77777777" w:rsidR="0081223E" w:rsidRDefault="0081223E" w:rsidP="0081223E">
      <w:pPr>
        <w:keepNext/>
        <w:pBdr>
          <w:top w:val="single" w:sz="4" w:space="1" w:color="auto"/>
        </w:pBdr>
      </w:pPr>
      <w:r>
        <w:rPr>
          <w:color w:val="0000FF"/>
        </w:rPr>
        <w:lastRenderedPageBreak/>
        <w:t>TD S2</w:t>
      </w:r>
      <w:r>
        <w:rPr>
          <w:color w:val="0000FF"/>
        </w:rPr>
        <w:noBreakHyphen/>
        <w:t>2201030</w:t>
      </w:r>
      <w:r>
        <w:t xml:space="preserve"> (LS OUT) [DRAFT] Reply LS on Slice list and priority information for cell reselection (Source: ZTE)</w:t>
      </w:r>
    </w:p>
    <w:p w14:paraId="1C2CB17F" w14:textId="77777777" w:rsidR="0081223E" w:rsidRPr="00011C4F" w:rsidRDefault="0081223E" w:rsidP="0081223E">
      <w:pPr>
        <w:pStyle w:val="FP"/>
        <w:keepNext/>
        <w:rPr>
          <w:b/>
          <w:i/>
        </w:rPr>
      </w:pPr>
      <w:r w:rsidRPr="00011C4F">
        <w:rPr>
          <w:b/>
          <w:i/>
        </w:rPr>
        <w:t>e-mail comments:</w:t>
      </w:r>
    </w:p>
    <w:p w14:paraId="79A207B6" w14:textId="77777777" w:rsidR="0081223E" w:rsidRPr="00856FAA" w:rsidRDefault="0081223E" w:rsidP="0081223E">
      <w:pPr>
        <w:pStyle w:val="FP"/>
        <w:keepNext/>
        <w:rPr>
          <w:i/>
        </w:rPr>
      </w:pPr>
      <w:r w:rsidRPr="00856FAA">
        <w:rPr>
          <w:i/>
        </w:rPr>
        <w:t>Haiyang (Huawei) provides r01 for per PLMN granularity.</w:t>
      </w:r>
    </w:p>
    <w:p w14:paraId="580EC242" w14:textId="77777777" w:rsidR="0081223E" w:rsidRPr="00856FAA" w:rsidRDefault="0081223E" w:rsidP="0081223E">
      <w:pPr>
        <w:pStyle w:val="FP"/>
        <w:keepNext/>
        <w:rPr>
          <w:i/>
        </w:rPr>
      </w:pPr>
      <w:r w:rsidRPr="00856FAA">
        <w:rPr>
          <w:i/>
        </w:rPr>
        <w:t>Peter Hedman (Ericsson) provides r02</w:t>
      </w:r>
    </w:p>
    <w:p w14:paraId="493F429B" w14:textId="77777777" w:rsidR="0081223E" w:rsidRPr="00856FAA" w:rsidRDefault="0081223E" w:rsidP="0081223E">
      <w:pPr>
        <w:pStyle w:val="FP"/>
        <w:keepNext/>
        <w:rPr>
          <w:i/>
        </w:rPr>
      </w:pPr>
      <w:r w:rsidRPr="00856FAA">
        <w:rPr>
          <w:i/>
        </w:rPr>
        <w:t>Alessio(Nokia) provides r03</w:t>
      </w:r>
    </w:p>
    <w:p w14:paraId="1AEB0BFA" w14:textId="77777777" w:rsidR="0081223E" w:rsidRPr="00856FAA" w:rsidRDefault="0081223E" w:rsidP="0081223E">
      <w:pPr>
        <w:pStyle w:val="FP"/>
        <w:keepNext/>
        <w:rPr>
          <w:i/>
        </w:rPr>
      </w:pPr>
      <w:r w:rsidRPr="00856FAA">
        <w:rPr>
          <w:i/>
        </w:rPr>
        <w:t>Peter Hedman (Ericsson) provides r03</w:t>
      </w:r>
    </w:p>
    <w:p w14:paraId="46373D3A" w14:textId="77777777" w:rsidR="0081223E" w:rsidRPr="00856FAA" w:rsidRDefault="0081223E" w:rsidP="0081223E">
      <w:pPr>
        <w:pStyle w:val="FP"/>
        <w:keepNext/>
        <w:rPr>
          <w:i/>
        </w:rPr>
      </w:pPr>
      <w:r w:rsidRPr="00856FAA">
        <w:rPr>
          <w:i/>
        </w:rPr>
        <w:t>Haiyang (Huawei) comments</w:t>
      </w:r>
    </w:p>
    <w:p w14:paraId="5034B7E1" w14:textId="77777777" w:rsidR="0081223E" w:rsidRPr="00856FAA" w:rsidRDefault="0081223E" w:rsidP="0081223E">
      <w:pPr>
        <w:pStyle w:val="FP"/>
        <w:keepNext/>
        <w:rPr>
          <w:i/>
        </w:rPr>
      </w:pPr>
      <w:proofErr w:type="spellStart"/>
      <w:r w:rsidRPr="00856FAA">
        <w:rPr>
          <w:i/>
        </w:rPr>
        <w:t>DongEun</w:t>
      </w:r>
      <w:proofErr w:type="spellEnd"/>
      <w:r w:rsidRPr="00856FAA">
        <w:rPr>
          <w:i/>
        </w:rPr>
        <w:t xml:space="preserve"> (Samsung) provides r05</w:t>
      </w:r>
    </w:p>
    <w:p w14:paraId="117F1C77" w14:textId="77777777" w:rsidR="0081223E" w:rsidRPr="00856FAA" w:rsidRDefault="0081223E" w:rsidP="0081223E">
      <w:pPr>
        <w:pStyle w:val="FP"/>
        <w:keepNext/>
        <w:rPr>
          <w:i/>
        </w:rPr>
      </w:pPr>
      <w:r w:rsidRPr="00856FAA">
        <w:rPr>
          <w:i/>
        </w:rPr>
        <w:t>Alessio(Nokia) comments</w:t>
      </w:r>
    </w:p>
    <w:p w14:paraId="5473C005" w14:textId="77777777" w:rsidR="0081223E" w:rsidRPr="00856FAA" w:rsidRDefault="0081223E" w:rsidP="0081223E">
      <w:pPr>
        <w:pStyle w:val="FP"/>
        <w:keepNext/>
        <w:rPr>
          <w:i/>
        </w:rPr>
      </w:pPr>
      <w:proofErr w:type="spellStart"/>
      <w:r w:rsidRPr="00856FAA">
        <w:rPr>
          <w:i/>
        </w:rPr>
        <w:t>Jinguo</w:t>
      </w:r>
      <w:proofErr w:type="spellEnd"/>
      <w:r w:rsidRPr="00856FAA">
        <w:rPr>
          <w:i/>
        </w:rPr>
        <w:t>(ZTE) provide r06</w:t>
      </w:r>
    </w:p>
    <w:p w14:paraId="779A61E5" w14:textId="77777777" w:rsidR="0081223E" w:rsidRPr="00856FAA" w:rsidRDefault="0081223E" w:rsidP="0081223E">
      <w:pPr>
        <w:pStyle w:val="FP"/>
        <w:keepNext/>
        <w:rPr>
          <w:i/>
        </w:rPr>
      </w:pPr>
      <w:r w:rsidRPr="00856FAA">
        <w:rPr>
          <w:i/>
        </w:rPr>
        <w:t>==== 4.X, 5.X, 6.X, 7.X, 8.29, 10.2 (Work Plan) Revisions Deadline ====</w:t>
      </w:r>
    </w:p>
    <w:p w14:paraId="78AA8579" w14:textId="77777777" w:rsidR="0081223E" w:rsidRPr="00856FAA" w:rsidRDefault="0081223E" w:rsidP="0081223E">
      <w:pPr>
        <w:pStyle w:val="FP"/>
        <w:keepNext/>
        <w:rPr>
          <w:i/>
        </w:rPr>
      </w:pPr>
      <w:proofErr w:type="spellStart"/>
      <w:r w:rsidRPr="00856FAA">
        <w:rPr>
          <w:i/>
        </w:rPr>
        <w:t>alessio</w:t>
      </w:r>
      <w:proofErr w:type="spellEnd"/>
      <w:r w:rsidRPr="00856FAA">
        <w:rPr>
          <w:i/>
        </w:rPr>
        <w:t>(</w:t>
      </w:r>
      <w:proofErr w:type="spellStart"/>
      <w:r w:rsidRPr="00856FAA">
        <w:rPr>
          <w:i/>
        </w:rPr>
        <w:t>nokia</w:t>
      </w:r>
      <w:proofErr w:type="spellEnd"/>
      <w:r w:rsidRPr="00856FAA">
        <w:rPr>
          <w:i/>
        </w:rPr>
        <w:t>) cannot live with any revision after r03.</w:t>
      </w:r>
    </w:p>
    <w:p w14:paraId="40CF79C1" w14:textId="77777777" w:rsidR="0081223E" w:rsidRPr="00856FAA" w:rsidRDefault="0081223E" w:rsidP="0081223E">
      <w:pPr>
        <w:pStyle w:val="FP"/>
        <w:keepNext/>
        <w:rPr>
          <w:i/>
        </w:rPr>
      </w:pPr>
      <w:r w:rsidRPr="00856FAA">
        <w:rPr>
          <w:i/>
        </w:rPr>
        <w:t>Peter Hedman (Ericsson) ok with r06</w:t>
      </w:r>
    </w:p>
    <w:p w14:paraId="727EB242" w14:textId="77777777" w:rsidR="0081223E" w:rsidRPr="00856FAA" w:rsidRDefault="0081223E" w:rsidP="0081223E">
      <w:pPr>
        <w:pStyle w:val="FP"/>
        <w:keepNext/>
        <w:rPr>
          <w:i/>
        </w:rPr>
      </w:pPr>
      <w:r w:rsidRPr="00856FAA">
        <w:rPr>
          <w:i/>
        </w:rPr>
        <w:t>Dan (China Mobile) ok with r06</w:t>
      </w:r>
    </w:p>
    <w:p w14:paraId="01898352" w14:textId="77777777" w:rsidR="0081223E" w:rsidRPr="00856FAA" w:rsidRDefault="0081223E" w:rsidP="0081223E">
      <w:pPr>
        <w:pStyle w:val="FP"/>
        <w:keepNext/>
        <w:rPr>
          <w:i/>
        </w:rPr>
      </w:pPr>
      <w:proofErr w:type="spellStart"/>
      <w:r w:rsidRPr="00856FAA">
        <w:rPr>
          <w:i/>
        </w:rPr>
        <w:t>alessio</w:t>
      </w:r>
      <w:proofErr w:type="spellEnd"/>
      <w:r w:rsidRPr="00856FAA">
        <w:rPr>
          <w:i/>
        </w:rPr>
        <w:t>(</w:t>
      </w:r>
      <w:proofErr w:type="spellStart"/>
      <w:r w:rsidRPr="00856FAA">
        <w:rPr>
          <w:i/>
        </w:rPr>
        <w:t>nokia</w:t>
      </w:r>
      <w:proofErr w:type="spellEnd"/>
      <w:r w:rsidRPr="00856FAA">
        <w:rPr>
          <w:i/>
        </w:rPr>
        <w:t>) still retains r03 is what we can agree with.</w:t>
      </w:r>
    </w:p>
    <w:p w14:paraId="137F7F4A" w14:textId="77777777" w:rsidR="0081223E" w:rsidRPr="00856FAA" w:rsidRDefault="0081223E" w:rsidP="0081223E">
      <w:pPr>
        <w:pStyle w:val="FP"/>
        <w:keepNext/>
        <w:rPr>
          <w:i/>
        </w:rPr>
      </w:pPr>
      <w:proofErr w:type="spellStart"/>
      <w:r w:rsidRPr="00856FAA">
        <w:rPr>
          <w:i/>
        </w:rPr>
        <w:t>Jinguo</w:t>
      </w:r>
      <w:proofErr w:type="spellEnd"/>
      <w:r w:rsidRPr="00856FAA">
        <w:rPr>
          <w:i/>
        </w:rPr>
        <w:t>(ZTE) asks to discuss this LS at CC#2</w:t>
      </w:r>
    </w:p>
    <w:p w14:paraId="1D42EA97" w14:textId="77777777" w:rsidR="0081223E" w:rsidRPr="00856FAA" w:rsidRDefault="0081223E" w:rsidP="0081223E">
      <w:pPr>
        <w:pStyle w:val="FP"/>
        <w:keepNext/>
        <w:rPr>
          <w:i/>
        </w:rPr>
      </w:pPr>
      <w:proofErr w:type="spellStart"/>
      <w:r w:rsidRPr="00856FAA">
        <w:rPr>
          <w:i/>
        </w:rPr>
        <w:t>Dongeun</w:t>
      </w:r>
      <w:proofErr w:type="spellEnd"/>
      <w:r w:rsidRPr="00856FAA">
        <w:rPr>
          <w:i/>
        </w:rPr>
        <w:t xml:space="preserve"> (Samsung) can only live with r05 and r06</w:t>
      </w:r>
    </w:p>
    <w:p w14:paraId="2B2E6462" w14:textId="77777777" w:rsidR="0081223E" w:rsidRPr="00856FAA" w:rsidRDefault="0081223E" w:rsidP="0081223E">
      <w:pPr>
        <w:pStyle w:val="FP"/>
        <w:keepNext/>
        <w:rPr>
          <w:i/>
        </w:rPr>
      </w:pPr>
      <w:r w:rsidRPr="00856FAA">
        <w:rPr>
          <w:i/>
        </w:rPr>
        <w:t>==== 4.X, 5.X, 6.X, 7.X, 8.29, 10.2 (Work Plan) Final Deadline ====</w:t>
      </w:r>
    </w:p>
    <w:p w14:paraId="2DCDC44E" w14:textId="77777777" w:rsidR="0081223E" w:rsidRPr="00856FAA" w:rsidRDefault="0081223E" w:rsidP="0081223E">
      <w:pPr>
        <w:pStyle w:val="FP"/>
        <w:keepNext/>
        <w:rPr>
          <w:i/>
        </w:rPr>
      </w:pPr>
      <w:r w:rsidRPr="00856FAA">
        <w:rPr>
          <w:i/>
        </w:rPr>
        <w:t>Peter Hedman (Ericsson) provides r07</w:t>
      </w:r>
    </w:p>
    <w:p w14:paraId="49F0A51C" w14:textId="77777777" w:rsidR="0081223E" w:rsidRPr="00856FAA" w:rsidRDefault="0081223E" w:rsidP="0081223E">
      <w:pPr>
        <w:pStyle w:val="FP"/>
        <w:keepNext/>
        <w:rPr>
          <w:i/>
        </w:rPr>
      </w:pPr>
      <w:r w:rsidRPr="00856FAA">
        <w:rPr>
          <w:i/>
        </w:rPr>
        <w:t>Alessio(Nokia) provides r08</w:t>
      </w:r>
    </w:p>
    <w:p w14:paraId="2FFB1148" w14:textId="77777777" w:rsidR="0081223E" w:rsidRPr="00856FAA" w:rsidRDefault="0081223E" w:rsidP="0081223E">
      <w:pPr>
        <w:pStyle w:val="FP"/>
        <w:keepNext/>
        <w:rPr>
          <w:i/>
        </w:rPr>
      </w:pPr>
      <w:proofErr w:type="spellStart"/>
      <w:r w:rsidRPr="00856FAA">
        <w:rPr>
          <w:i/>
        </w:rPr>
        <w:t>Jinguo</w:t>
      </w:r>
      <w:proofErr w:type="spellEnd"/>
      <w:r w:rsidRPr="00856FAA">
        <w:rPr>
          <w:i/>
        </w:rPr>
        <w:t>(ZTE) provides r09</w:t>
      </w:r>
    </w:p>
    <w:p w14:paraId="4DD2BABE" w14:textId="77777777" w:rsidR="0081223E" w:rsidRPr="00856FAA" w:rsidRDefault="0081223E" w:rsidP="0081223E">
      <w:pPr>
        <w:pStyle w:val="FP"/>
        <w:keepNext/>
        <w:rPr>
          <w:i/>
        </w:rPr>
      </w:pPr>
      <w:r w:rsidRPr="00856FAA">
        <w:rPr>
          <w:i/>
        </w:rPr>
        <w:t>Peter Hedman (Ericsson) provides comments</w:t>
      </w:r>
    </w:p>
    <w:p w14:paraId="2852DEB8" w14:textId="77777777" w:rsidR="0081223E" w:rsidRPr="00856FAA" w:rsidRDefault="0081223E" w:rsidP="0081223E">
      <w:pPr>
        <w:pStyle w:val="FP"/>
        <w:keepNext/>
        <w:rPr>
          <w:i/>
        </w:rPr>
      </w:pPr>
      <w:r w:rsidRPr="00856FAA">
        <w:rPr>
          <w:i/>
        </w:rPr>
        <w:t>Dan(China Mobile) support the LS</w:t>
      </w:r>
    </w:p>
    <w:p w14:paraId="0E370E91" w14:textId="77777777" w:rsidR="0081223E" w:rsidRPr="00856FAA" w:rsidRDefault="0081223E" w:rsidP="0081223E">
      <w:pPr>
        <w:pStyle w:val="FP"/>
        <w:keepNext/>
        <w:rPr>
          <w:i/>
        </w:rPr>
      </w:pPr>
      <w:proofErr w:type="spellStart"/>
      <w:r w:rsidRPr="00856FAA">
        <w:rPr>
          <w:i/>
        </w:rPr>
        <w:t>Jinguo</w:t>
      </w:r>
      <w:proofErr w:type="spellEnd"/>
      <w:r w:rsidRPr="00856FAA">
        <w:rPr>
          <w:i/>
        </w:rPr>
        <w:t>(ZTE)provides r10</w:t>
      </w:r>
    </w:p>
    <w:p w14:paraId="71367C5B" w14:textId="77777777" w:rsidR="0081223E" w:rsidRPr="00856FAA" w:rsidRDefault="0081223E" w:rsidP="0081223E">
      <w:pPr>
        <w:pStyle w:val="FP"/>
        <w:keepNext/>
        <w:rPr>
          <w:i/>
        </w:rPr>
      </w:pPr>
      <w:r w:rsidRPr="00856FAA">
        <w:rPr>
          <w:i/>
        </w:rPr>
        <w:t>Alessio(Nokia) provides r11</w:t>
      </w:r>
    </w:p>
    <w:p w14:paraId="524DAB4A" w14:textId="77777777" w:rsidR="0081223E" w:rsidRPr="00856FAA" w:rsidRDefault="0081223E" w:rsidP="0081223E">
      <w:pPr>
        <w:pStyle w:val="FP"/>
        <w:keepNext/>
        <w:rPr>
          <w:i/>
        </w:rPr>
      </w:pPr>
      <w:proofErr w:type="spellStart"/>
      <w:r w:rsidRPr="00856FAA">
        <w:rPr>
          <w:i/>
        </w:rPr>
        <w:t>alessio</w:t>
      </w:r>
      <w:proofErr w:type="spellEnd"/>
      <w:r w:rsidRPr="00856FAA">
        <w:rPr>
          <w:i/>
        </w:rPr>
        <w:t>(Nokia) informs of a r11 as already advertised on AI#8.29</w:t>
      </w:r>
    </w:p>
    <w:p w14:paraId="08B11605" w14:textId="77777777" w:rsidR="0081223E" w:rsidRPr="00856FAA" w:rsidRDefault="0081223E" w:rsidP="0081223E">
      <w:pPr>
        <w:pStyle w:val="FP"/>
        <w:keepNext/>
        <w:rPr>
          <w:i/>
        </w:rPr>
      </w:pPr>
      <w:proofErr w:type="spellStart"/>
      <w:r w:rsidRPr="00856FAA">
        <w:rPr>
          <w:i/>
        </w:rPr>
        <w:t>alessio</w:t>
      </w:r>
      <w:proofErr w:type="spellEnd"/>
      <w:r w:rsidRPr="00856FAA">
        <w:rPr>
          <w:i/>
        </w:rPr>
        <w:t>(Nokia) believes that per PLMN level does not work as it imposes limitations on PLMNs that want to serve a sizeable enterprise/ industrial IOT market.</w:t>
      </w:r>
    </w:p>
    <w:p w14:paraId="0CA67305" w14:textId="77777777" w:rsidR="0081223E" w:rsidRPr="00856FAA" w:rsidRDefault="0081223E" w:rsidP="0081223E">
      <w:pPr>
        <w:pStyle w:val="FP"/>
        <w:keepNext/>
        <w:rPr>
          <w:i/>
        </w:rPr>
      </w:pPr>
      <w:r w:rsidRPr="00856FAA">
        <w:rPr>
          <w:i/>
        </w:rPr>
        <w:t>==== 8.X, 9.X, 10.X Revisions Deadline ====</w:t>
      </w:r>
    </w:p>
    <w:p w14:paraId="689738F1" w14:textId="77777777" w:rsidR="0081223E" w:rsidRPr="00856FAA" w:rsidRDefault="0081223E" w:rsidP="0081223E">
      <w:pPr>
        <w:pStyle w:val="FP"/>
        <w:keepNext/>
        <w:rPr>
          <w:i/>
        </w:rPr>
      </w:pPr>
      <w:r w:rsidRPr="00856FAA">
        <w:rPr>
          <w:i/>
        </w:rPr>
        <w:t>Haiyang (Huawei) comments to r11</w:t>
      </w:r>
    </w:p>
    <w:p w14:paraId="0C706340" w14:textId="77777777" w:rsidR="0081223E" w:rsidRPr="00856FAA" w:rsidRDefault="0081223E" w:rsidP="0081223E">
      <w:pPr>
        <w:pStyle w:val="FP"/>
        <w:keepNext/>
        <w:rPr>
          <w:i/>
        </w:rPr>
      </w:pPr>
      <w:r w:rsidRPr="00856FAA">
        <w:rPr>
          <w:i/>
        </w:rPr>
        <w:t>Peter Hedman (Ericsson) objects to r11, proposes that revision depend on outcome of the CRs e.g. r10 can be ok if 00508 is noted and per PLMN granularity CRs are agreed</w:t>
      </w:r>
    </w:p>
    <w:p w14:paraId="4E9C3EBA" w14:textId="77777777" w:rsidR="0081223E" w:rsidRPr="00856FAA" w:rsidRDefault="0081223E" w:rsidP="0081223E">
      <w:pPr>
        <w:pStyle w:val="FP"/>
        <w:keepNext/>
        <w:rPr>
          <w:i/>
        </w:rPr>
      </w:pPr>
      <w:r w:rsidRPr="00856FAA">
        <w:rPr>
          <w:i/>
        </w:rPr>
        <w:t>Alessio(Nokia) objects to any LS revision except r11 (or a similar revision) where we allow RAN2 to pick among per PLMN (280) and per PLMN or TA solutions( -847)</w:t>
      </w:r>
    </w:p>
    <w:p w14:paraId="5B1F536A" w14:textId="77777777" w:rsidR="0081223E" w:rsidRPr="00856FAA" w:rsidRDefault="0081223E" w:rsidP="0081223E">
      <w:pPr>
        <w:pStyle w:val="FP"/>
        <w:keepNext/>
        <w:rPr>
          <w:i/>
        </w:rPr>
      </w:pPr>
      <w:r w:rsidRPr="00856FAA">
        <w:rPr>
          <w:i/>
        </w:rPr>
        <w:t>Haiyang (Huawei) provides clarifications to Alessio (Nokia)</w:t>
      </w:r>
    </w:p>
    <w:p w14:paraId="5BCFEE49" w14:textId="77777777" w:rsidR="0081223E" w:rsidRPr="00856FAA" w:rsidRDefault="0081223E" w:rsidP="0081223E">
      <w:pPr>
        <w:pStyle w:val="FP"/>
        <w:keepNext/>
        <w:rPr>
          <w:i/>
        </w:rPr>
      </w:pPr>
      <w:r w:rsidRPr="00856FAA">
        <w:rPr>
          <w:i/>
        </w:rPr>
        <w:t>==== 8.X, 9.X, 10.X Final Deadline ====</w:t>
      </w:r>
    </w:p>
    <w:p w14:paraId="2ACDD84C" w14:textId="77777777" w:rsidR="00FD331C" w:rsidRPr="00856FAA" w:rsidRDefault="00FD331C" w:rsidP="00FD331C">
      <w:pPr>
        <w:pStyle w:val="FP"/>
        <w:keepNext/>
        <w:rPr>
          <w:i/>
        </w:rPr>
      </w:pPr>
    </w:p>
    <w:p w14:paraId="35EFA8B6" w14:textId="77777777" w:rsidR="00FD331C" w:rsidRPr="00011C4F" w:rsidRDefault="00FD331C" w:rsidP="00FD331C">
      <w:pPr>
        <w:keepNext/>
        <w:rPr>
          <w:b/>
          <w:bCs/>
        </w:rPr>
      </w:pPr>
      <w:r w:rsidRPr="00011C4F">
        <w:rPr>
          <w:b/>
          <w:bCs/>
        </w:rPr>
        <w:t>Discussion and conclusion:</w:t>
      </w:r>
    </w:p>
    <w:p w14:paraId="277626CB" w14:textId="295AE24B" w:rsidR="0081223E" w:rsidRDefault="00834789" w:rsidP="0081223E">
      <w:r>
        <w:t xml:space="preserve">ZTE proposed r17. </w:t>
      </w:r>
      <w:r>
        <w:rPr>
          <w:color w:val="0000FF"/>
        </w:rPr>
        <w:t>S2</w:t>
      </w:r>
      <w:r>
        <w:rPr>
          <w:color w:val="0000FF"/>
        </w:rPr>
        <w:noBreakHyphen/>
        <w:t>2201030r17</w:t>
      </w:r>
      <w:r>
        <w:t xml:space="preserve"> was agreed and was revised in </w:t>
      </w:r>
      <w:r w:rsidRPr="00834789">
        <w:rPr>
          <w:color w:val="0000FF"/>
        </w:rPr>
        <w:t>S2-2201859</w:t>
      </w:r>
      <w:r>
        <w:t xml:space="preserve">, which was </w:t>
      </w:r>
      <w:r w:rsidRPr="00C3284B">
        <w:rPr>
          <w:color w:val="FF0000"/>
          <w:lang w:eastAsia="en-US"/>
        </w:rPr>
        <w:t>approved</w:t>
      </w:r>
      <w:r>
        <w:t>.</w:t>
      </w:r>
    </w:p>
    <w:p w14:paraId="1EA82673" w14:textId="77777777" w:rsidR="00834789" w:rsidRPr="00834789" w:rsidRDefault="00834789" w:rsidP="0081223E"/>
    <w:p w14:paraId="27445EE2" w14:textId="77777777" w:rsidR="0081223E" w:rsidRDefault="0081223E" w:rsidP="0081223E">
      <w:pPr>
        <w:keepNext/>
        <w:pBdr>
          <w:top w:val="single" w:sz="4" w:space="1" w:color="auto"/>
        </w:pBdr>
      </w:pPr>
      <w:r>
        <w:rPr>
          <w:color w:val="0000FF"/>
        </w:rPr>
        <w:t>TD S2</w:t>
      </w:r>
      <w:r>
        <w:rPr>
          <w:color w:val="0000FF"/>
        </w:rPr>
        <w:noBreakHyphen/>
        <w:t>2200012</w:t>
      </w:r>
      <w:r>
        <w:t xml:space="preserve"> (LS In) LS on Slice list and priority information for cell reselection (Source: CT WG1)</w:t>
      </w:r>
    </w:p>
    <w:p w14:paraId="04F8BB54" w14:textId="77777777" w:rsidR="0081223E" w:rsidRPr="00011C4F" w:rsidRDefault="0081223E" w:rsidP="0081223E">
      <w:pPr>
        <w:pStyle w:val="FP"/>
        <w:keepNext/>
        <w:rPr>
          <w:b/>
          <w:i/>
        </w:rPr>
      </w:pPr>
      <w:r w:rsidRPr="00011C4F">
        <w:rPr>
          <w:b/>
          <w:i/>
        </w:rPr>
        <w:t>e-mail comments:</w:t>
      </w:r>
    </w:p>
    <w:p w14:paraId="553733F8" w14:textId="77777777" w:rsidR="0081223E" w:rsidRPr="00856FAA" w:rsidRDefault="0081223E" w:rsidP="0081223E">
      <w:pPr>
        <w:pStyle w:val="FP"/>
        <w:keepNext/>
        <w:rPr>
          <w:i/>
        </w:rPr>
      </w:pPr>
    </w:p>
    <w:p w14:paraId="41D1A29C" w14:textId="77777777" w:rsidR="0081223E" w:rsidRPr="00856FAA" w:rsidRDefault="0081223E" w:rsidP="0081223E">
      <w:pPr>
        <w:pStyle w:val="FP"/>
        <w:keepNext/>
        <w:rPr>
          <w:i/>
        </w:rPr>
      </w:pPr>
      <w:r w:rsidRPr="00856FAA">
        <w:rPr>
          <w:i/>
        </w:rPr>
        <w:t>==== 4.X, 5.X, 6.X, 7.X, 8.29, 10.2 (Work Plan) Final Deadline ====</w:t>
      </w:r>
    </w:p>
    <w:p w14:paraId="22581BA2" w14:textId="77777777" w:rsidR="0081223E" w:rsidRPr="00856FAA" w:rsidRDefault="0081223E" w:rsidP="0081223E">
      <w:pPr>
        <w:pStyle w:val="FP"/>
        <w:keepNext/>
        <w:rPr>
          <w:i/>
        </w:rPr>
      </w:pPr>
      <w:r w:rsidRPr="00856FAA">
        <w:rPr>
          <w:i/>
        </w:rPr>
        <w:t>==== 8.X, 9.X, 10.X Revisions Deadline ====</w:t>
      </w:r>
    </w:p>
    <w:p w14:paraId="2928CAFA" w14:textId="77777777" w:rsidR="0081223E" w:rsidRPr="00856FAA" w:rsidRDefault="0081223E" w:rsidP="0081223E">
      <w:pPr>
        <w:pStyle w:val="FP"/>
        <w:keepNext/>
        <w:rPr>
          <w:i/>
        </w:rPr>
      </w:pPr>
      <w:r w:rsidRPr="00856FAA">
        <w:rPr>
          <w:i/>
        </w:rPr>
        <w:t>==== 8.X, 9.X, 10.X Final Deadline ====</w:t>
      </w:r>
    </w:p>
    <w:p w14:paraId="4628246F" w14:textId="77777777" w:rsidR="00FD331C" w:rsidRPr="00856FAA" w:rsidRDefault="00FD331C" w:rsidP="00FD331C">
      <w:pPr>
        <w:pStyle w:val="FP"/>
        <w:keepNext/>
        <w:rPr>
          <w:i/>
        </w:rPr>
      </w:pPr>
    </w:p>
    <w:p w14:paraId="0D0A99C2" w14:textId="77777777" w:rsidR="00FD331C" w:rsidRPr="00011C4F" w:rsidRDefault="00FD331C" w:rsidP="00FD331C">
      <w:pPr>
        <w:keepNext/>
        <w:rPr>
          <w:b/>
          <w:bCs/>
        </w:rPr>
      </w:pPr>
      <w:r w:rsidRPr="00011C4F">
        <w:rPr>
          <w:b/>
          <w:bCs/>
        </w:rPr>
        <w:t>Discussion and conclusion:</w:t>
      </w:r>
    </w:p>
    <w:p w14:paraId="7E9CE43C" w14:textId="0D5E317A" w:rsidR="00834789" w:rsidRDefault="00834789" w:rsidP="00834789">
      <w:r>
        <w:t xml:space="preserve">Final response in </w:t>
      </w:r>
      <w:r w:rsidRPr="00EC62AD">
        <w:rPr>
          <w:color w:val="0000FF"/>
        </w:rPr>
        <w:t>S2-220185</w:t>
      </w:r>
      <w:r>
        <w:rPr>
          <w:color w:val="0000FF"/>
        </w:rPr>
        <w:t>9</w:t>
      </w:r>
      <w:r>
        <w:t xml:space="preserve"> (Status: Replied to).</w:t>
      </w:r>
    </w:p>
    <w:p w14:paraId="1736BD6D" w14:textId="77777777" w:rsidR="0081223E" w:rsidRDefault="0081223E" w:rsidP="0081223E"/>
    <w:p w14:paraId="77DC295A" w14:textId="77777777" w:rsidR="0081223E" w:rsidRDefault="0081223E" w:rsidP="0081223E">
      <w:pPr>
        <w:keepNext/>
        <w:pBdr>
          <w:top w:val="single" w:sz="4" w:space="1" w:color="auto"/>
        </w:pBdr>
      </w:pPr>
      <w:r>
        <w:rPr>
          <w:color w:val="0000FF"/>
        </w:rPr>
        <w:t>TD S2</w:t>
      </w:r>
      <w:r>
        <w:rPr>
          <w:color w:val="0000FF"/>
        </w:rPr>
        <w:noBreakHyphen/>
        <w:t>2200017</w:t>
      </w:r>
      <w:r>
        <w:t xml:space="preserve"> (LS In) Reply LS on Slice list and priority information for cell reselection (Source: RAN WG2)</w:t>
      </w:r>
    </w:p>
    <w:p w14:paraId="542B6A70" w14:textId="77777777" w:rsidR="0081223E" w:rsidRPr="00011C4F" w:rsidRDefault="0081223E" w:rsidP="0081223E">
      <w:pPr>
        <w:pStyle w:val="FP"/>
        <w:keepNext/>
        <w:rPr>
          <w:b/>
          <w:i/>
        </w:rPr>
      </w:pPr>
      <w:r w:rsidRPr="00011C4F">
        <w:rPr>
          <w:b/>
          <w:i/>
        </w:rPr>
        <w:t>e-mail comments:</w:t>
      </w:r>
    </w:p>
    <w:p w14:paraId="209F3790" w14:textId="77777777" w:rsidR="0081223E" w:rsidRPr="00856FAA" w:rsidRDefault="0081223E" w:rsidP="0081223E">
      <w:pPr>
        <w:pStyle w:val="FP"/>
        <w:keepNext/>
        <w:rPr>
          <w:i/>
        </w:rPr>
      </w:pPr>
    </w:p>
    <w:p w14:paraId="17233FDE" w14:textId="77777777" w:rsidR="0081223E" w:rsidRPr="00856FAA" w:rsidRDefault="0081223E" w:rsidP="0081223E">
      <w:pPr>
        <w:pStyle w:val="FP"/>
        <w:keepNext/>
        <w:rPr>
          <w:i/>
        </w:rPr>
      </w:pPr>
      <w:r w:rsidRPr="00856FAA">
        <w:rPr>
          <w:i/>
        </w:rPr>
        <w:t>==== 4.X, 5.X, 6.X, 7.X, 8.29, 10.2 (Work Plan) Final Deadline ====</w:t>
      </w:r>
    </w:p>
    <w:p w14:paraId="3E55F619" w14:textId="77777777" w:rsidR="0081223E" w:rsidRPr="00856FAA" w:rsidRDefault="0081223E" w:rsidP="0081223E">
      <w:pPr>
        <w:pStyle w:val="FP"/>
        <w:keepNext/>
        <w:rPr>
          <w:i/>
        </w:rPr>
      </w:pPr>
      <w:r w:rsidRPr="00856FAA">
        <w:rPr>
          <w:i/>
        </w:rPr>
        <w:t>==== 8.X, 9.X, 10.X Revisions Deadline ====</w:t>
      </w:r>
    </w:p>
    <w:p w14:paraId="02CEFDBE" w14:textId="77777777" w:rsidR="0081223E" w:rsidRPr="00856FAA" w:rsidRDefault="0081223E" w:rsidP="0081223E">
      <w:pPr>
        <w:pStyle w:val="FP"/>
        <w:keepNext/>
        <w:rPr>
          <w:i/>
        </w:rPr>
      </w:pPr>
      <w:r w:rsidRPr="00856FAA">
        <w:rPr>
          <w:i/>
        </w:rPr>
        <w:t>==== 8.X, 9.X, 10.X Final Deadline ====</w:t>
      </w:r>
    </w:p>
    <w:p w14:paraId="6AB95C60" w14:textId="77777777" w:rsidR="00FD331C" w:rsidRPr="00856FAA" w:rsidRDefault="00FD331C" w:rsidP="00FD331C">
      <w:pPr>
        <w:pStyle w:val="FP"/>
        <w:keepNext/>
        <w:rPr>
          <w:i/>
        </w:rPr>
      </w:pPr>
    </w:p>
    <w:p w14:paraId="6419B1DA" w14:textId="77777777" w:rsidR="00FD331C" w:rsidRPr="00011C4F" w:rsidRDefault="00FD331C" w:rsidP="00FD331C">
      <w:pPr>
        <w:keepNext/>
        <w:rPr>
          <w:b/>
          <w:bCs/>
        </w:rPr>
      </w:pPr>
      <w:r w:rsidRPr="00011C4F">
        <w:rPr>
          <w:b/>
          <w:bCs/>
        </w:rPr>
        <w:t>Discussion and conclusion:</w:t>
      </w:r>
    </w:p>
    <w:p w14:paraId="6D4EA7DB" w14:textId="77777777" w:rsidR="00834789" w:rsidRDefault="00834789" w:rsidP="00834789">
      <w:r>
        <w:t xml:space="preserve">Final response in </w:t>
      </w:r>
      <w:r w:rsidRPr="00EC62AD">
        <w:rPr>
          <w:color w:val="0000FF"/>
        </w:rPr>
        <w:t>S2-220185</w:t>
      </w:r>
      <w:r>
        <w:rPr>
          <w:color w:val="0000FF"/>
        </w:rPr>
        <w:t>9</w:t>
      </w:r>
      <w:r>
        <w:t xml:space="preserve"> (Status: Replied to).</w:t>
      </w:r>
    </w:p>
    <w:p w14:paraId="5FBC4C39" w14:textId="77777777" w:rsidR="0081223E" w:rsidRDefault="0081223E" w:rsidP="0081223E"/>
    <w:p w14:paraId="3AB958BC" w14:textId="77777777" w:rsidR="0081223E" w:rsidRDefault="0081223E" w:rsidP="0081223E">
      <w:pPr>
        <w:keepNext/>
        <w:pBdr>
          <w:top w:val="single" w:sz="4" w:space="1" w:color="auto"/>
        </w:pBdr>
      </w:pPr>
      <w:r>
        <w:rPr>
          <w:color w:val="0000FF"/>
        </w:rPr>
        <w:lastRenderedPageBreak/>
        <w:t>TD S2</w:t>
      </w:r>
      <w:r>
        <w:rPr>
          <w:color w:val="0000FF"/>
        </w:rPr>
        <w:noBreakHyphen/>
        <w:t>2201632</w:t>
      </w:r>
      <w:r>
        <w:t xml:space="preserve"> (P-CR) FS_eNA_ph3 KI for WT#3.7: NWDAF-assisted URSP. (Source: China Telecom, vivo)</w:t>
      </w:r>
    </w:p>
    <w:p w14:paraId="738DF584" w14:textId="2AA726A6" w:rsidR="0081223E" w:rsidRPr="00011C4F" w:rsidRDefault="005C348C" w:rsidP="0081223E">
      <w:pPr>
        <w:pStyle w:val="FP"/>
        <w:keepNext/>
        <w:rPr>
          <w:b/>
          <w:i/>
        </w:rPr>
      </w:pPr>
      <w:r>
        <w:rPr>
          <w:b/>
          <w:i/>
        </w:rPr>
        <w:t>C</w:t>
      </w:r>
      <w:r w:rsidR="0081223E" w:rsidRPr="00011C4F">
        <w:rPr>
          <w:b/>
          <w:i/>
        </w:rPr>
        <w:t>omments:</w:t>
      </w:r>
    </w:p>
    <w:p w14:paraId="2810C543" w14:textId="282F79A6" w:rsidR="0081223E" w:rsidRPr="005C348C" w:rsidRDefault="005C348C" w:rsidP="0081223E">
      <w:pPr>
        <w:pStyle w:val="FP"/>
        <w:keepNext/>
        <w:rPr>
          <w:i/>
          <w:iCs/>
        </w:rPr>
      </w:pPr>
      <w:r w:rsidRPr="005C348C">
        <w:rPr>
          <w:i/>
          <w:iCs/>
        </w:rPr>
        <w:t xml:space="preserve">Revision of </w:t>
      </w:r>
      <w:r w:rsidRPr="005C348C">
        <w:rPr>
          <w:i/>
          <w:iCs/>
          <w:color w:val="0000FF"/>
        </w:rPr>
        <w:t>S2-2200801r12</w:t>
      </w:r>
      <w:r w:rsidRPr="005C348C">
        <w:rPr>
          <w:i/>
          <w:iCs/>
        </w:rPr>
        <w:t xml:space="preserve"> (Approved).</w:t>
      </w:r>
    </w:p>
    <w:p w14:paraId="48C8F660" w14:textId="77777777" w:rsidR="00FD331C" w:rsidRPr="00856FAA" w:rsidRDefault="00FD331C" w:rsidP="00FD331C">
      <w:pPr>
        <w:pStyle w:val="FP"/>
        <w:keepNext/>
        <w:rPr>
          <w:i/>
        </w:rPr>
      </w:pPr>
    </w:p>
    <w:p w14:paraId="60A09637" w14:textId="77777777" w:rsidR="00FD331C" w:rsidRPr="00011C4F" w:rsidRDefault="00FD331C" w:rsidP="00FD331C">
      <w:pPr>
        <w:keepNext/>
        <w:rPr>
          <w:b/>
          <w:bCs/>
        </w:rPr>
      </w:pPr>
      <w:r w:rsidRPr="00011C4F">
        <w:rPr>
          <w:b/>
          <w:bCs/>
        </w:rPr>
        <w:t>Discussion and conclusion:</w:t>
      </w:r>
    </w:p>
    <w:p w14:paraId="261262D7" w14:textId="67D9C38A" w:rsidR="0081223E" w:rsidRPr="00371F25" w:rsidRDefault="00371F25" w:rsidP="0081223E">
      <w:r>
        <w:t xml:space="preserve">China Telecom proposed some modifications to r12 to replace 'Whether a new (set of) interactions(s) are required between NWDAF and PCF to assist in the generation of URSP Rules, and how to define the new interactions if needed' by 'Whether new (set of) interactions(s) are required to assist in the generation of URSP Rules as defined in Rel-17, and how to define the new interactions if needed'. </w:t>
      </w:r>
      <w:r w:rsidRPr="00371F25">
        <w:rPr>
          <w:color w:val="0000FF"/>
        </w:rPr>
        <w:t>S2-2200801r12</w:t>
      </w:r>
      <w:r>
        <w:t xml:space="preserve"> with changes was agreed and the revision in </w:t>
      </w:r>
      <w:r>
        <w:rPr>
          <w:color w:val="0000FF"/>
        </w:rPr>
        <w:t>S2</w:t>
      </w:r>
      <w:r>
        <w:rPr>
          <w:color w:val="0000FF"/>
        </w:rPr>
        <w:noBreakHyphen/>
        <w:t>2201632</w:t>
      </w:r>
      <w:r>
        <w:t xml:space="preserve"> was </w:t>
      </w:r>
      <w:r w:rsidRPr="00C3284B">
        <w:rPr>
          <w:color w:val="FF0000"/>
          <w:lang w:eastAsia="en-US"/>
        </w:rPr>
        <w:t>approved</w:t>
      </w:r>
      <w:r>
        <w:t>.</w:t>
      </w:r>
    </w:p>
    <w:p w14:paraId="6569F0BF" w14:textId="2C45CF4A" w:rsidR="00856FAA" w:rsidRDefault="00856FAA" w:rsidP="004F3641"/>
    <w:p w14:paraId="0D2E260C" w14:textId="7508B162" w:rsidR="00856FAA" w:rsidRDefault="00371F25" w:rsidP="00371F25">
      <w:pPr>
        <w:pStyle w:val="Heading1"/>
      </w:pPr>
      <w:r>
        <w:lastRenderedPageBreak/>
        <w:t>2</w:t>
      </w:r>
      <w:r>
        <w:tab/>
        <w:t>Other issues raised for this CC:</w:t>
      </w:r>
    </w:p>
    <w:p w14:paraId="430D3719" w14:textId="4273F8AB" w:rsidR="00371F25" w:rsidRDefault="00371F25" w:rsidP="00371F25">
      <w:pPr>
        <w:keepNext/>
        <w:pBdr>
          <w:top w:val="single" w:sz="4" w:space="1" w:color="auto"/>
        </w:pBdr>
      </w:pPr>
      <w:r w:rsidRPr="00371F25">
        <w:rPr>
          <w:color w:val="0000FF"/>
        </w:rPr>
        <w:t>TD S2-2200491</w:t>
      </w:r>
      <w:r>
        <w:t xml:space="preserve"> (P-CR) Key issue (WT#5): NPN supports of providing access to localized services (Source: Ericsson, </w:t>
      </w:r>
      <w:proofErr w:type="spellStart"/>
      <w:r>
        <w:t>Futurewei</w:t>
      </w:r>
      <w:proofErr w:type="spellEnd"/>
      <w:r>
        <w:t>)</w:t>
      </w:r>
    </w:p>
    <w:p w14:paraId="4A3BE903" w14:textId="77777777" w:rsidR="00371F25" w:rsidRPr="00011C4F" w:rsidRDefault="00371F25" w:rsidP="00371F25">
      <w:pPr>
        <w:pStyle w:val="FP"/>
        <w:keepNext/>
        <w:rPr>
          <w:b/>
          <w:i/>
        </w:rPr>
      </w:pPr>
      <w:r w:rsidRPr="00011C4F">
        <w:rPr>
          <w:b/>
          <w:i/>
        </w:rPr>
        <w:t>e-mail comments:</w:t>
      </w:r>
    </w:p>
    <w:p w14:paraId="20B4E227" w14:textId="77777777" w:rsidR="00371F25" w:rsidRDefault="00371F25" w:rsidP="00371F25">
      <w:pPr>
        <w:pStyle w:val="FP"/>
        <w:keepNext/>
        <w:rPr>
          <w:i/>
        </w:rPr>
      </w:pPr>
      <w:r>
        <w:rPr>
          <w:i/>
        </w:rPr>
        <w:t xml:space="preserve">Peter (Ericsson) provides comments and r01 merging in related </w:t>
      </w:r>
      <w:proofErr w:type="spellStart"/>
      <w:r>
        <w:rPr>
          <w:i/>
        </w:rPr>
        <w:t>tdocs</w:t>
      </w:r>
      <w:proofErr w:type="spellEnd"/>
    </w:p>
    <w:p w14:paraId="0AB681D9" w14:textId="77777777" w:rsidR="00371F25" w:rsidRDefault="00371F25" w:rsidP="00371F25">
      <w:pPr>
        <w:pStyle w:val="FP"/>
        <w:keepNext/>
        <w:rPr>
          <w:i/>
        </w:rPr>
      </w:pPr>
      <w:r>
        <w:rPr>
          <w:i/>
        </w:rPr>
        <w:t>Ashok (Samsung) comments</w:t>
      </w:r>
    </w:p>
    <w:p w14:paraId="14F139CC" w14:textId="77777777" w:rsidR="00371F25" w:rsidRDefault="00371F25" w:rsidP="00371F25">
      <w:pPr>
        <w:pStyle w:val="FP"/>
        <w:keepNext/>
        <w:rPr>
          <w:i/>
        </w:rPr>
      </w:pPr>
      <w:r>
        <w:rPr>
          <w:i/>
        </w:rPr>
        <w:t>Guanzhou (</w:t>
      </w:r>
      <w:proofErr w:type="spellStart"/>
      <w:r>
        <w:rPr>
          <w:i/>
        </w:rPr>
        <w:t>InterDigital</w:t>
      </w:r>
      <w:proofErr w:type="spellEnd"/>
      <w:r>
        <w:rPr>
          <w:i/>
        </w:rPr>
        <w:t>) proposes to keep 0522/0723 as separate KI .</w:t>
      </w:r>
    </w:p>
    <w:p w14:paraId="79349463" w14:textId="77777777" w:rsidR="00371F25" w:rsidRDefault="00371F25" w:rsidP="00371F25">
      <w:pPr>
        <w:pStyle w:val="FP"/>
        <w:keepNext/>
        <w:rPr>
          <w:i/>
        </w:rPr>
      </w:pPr>
      <w:r>
        <w:rPr>
          <w:i/>
        </w:rPr>
        <w:t>Huan (vivo) proposes to keep 0522/0723 as separate KI .</w:t>
      </w:r>
    </w:p>
    <w:p w14:paraId="6984F96B" w14:textId="77777777" w:rsidR="00371F25" w:rsidRDefault="00371F25" w:rsidP="00371F25">
      <w:pPr>
        <w:pStyle w:val="FP"/>
        <w:keepNext/>
        <w:rPr>
          <w:i/>
        </w:rPr>
      </w:pPr>
      <w:r>
        <w:rPr>
          <w:i/>
        </w:rPr>
        <w:t>Pallab (Nokia) comments on r01 and provides r02</w:t>
      </w:r>
    </w:p>
    <w:p w14:paraId="0C5D1C8C" w14:textId="77777777" w:rsidR="00371F25" w:rsidRDefault="00371F25" w:rsidP="00371F25">
      <w:pPr>
        <w:pStyle w:val="FP"/>
        <w:keepNext/>
        <w:rPr>
          <w:i/>
        </w:rPr>
      </w:pPr>
      <w:proofErr w:type="spellStart"/>
      <w:r>
        <w:rPr>
          <w:i/>
        </w:rPr>
        <w:t>Jinsook</w:t>
      </w:r>
      <w:proofErr w:type="spellEnd"/>
      <w:r>
        <w:rPr>
          <w:i/>
        </w:rPr>
        <w:t xml:space="preserve"> (DISH) provides comments.</w:t>
      </w:r>
    </w:p>
    <w:p w14:paraId="4FE20508" w14:textId="77777777" w:rsidR="00371F25" w:rsidRDefault="00371F25" w:rsidP="00371F25">
      <w:pPr>
        <w:pStyle w:val="FP"/>
        <w:keepNext/>
        <w:rPr>
          <w:i/>
        </w:rPr>
      </w:pPr>
      <w:r>
        <w:rPr>
          <w:i/>
        </w:rPr>
        <w:t>Ellen (Intel) comments on r02 and provides r03</w:t>
      </w:r>
    </w:p>
    <w:p w14:paraId="554CC467" w14:textId="77777777" w:rsidR="00371F25" w:rsidRDefault="00371F25" w:rsidP="00371F25">
      <w:pPr>
        <w:pStyle w:val="FP"/>
        <w:keepNext/>
        <w:rPr>
          <w:i/>
        </w:rPr>
      </w:pPr>
      <w:r>
        <w:rPr>
          <w:i/>
        </w:rPr>
        <w:t>Guanzhou (</w:t>
      </w:r>
      <w:proofErr w:type="spellStart"/>
      <w:r>
        <w:rPr>
          <w:i/>
        </w:rPr>
        <w:t>InterDigital</w:t>
      </w:r>
      <w:proofErr w:type="spellEnd"/>
      <w:r>
        <w:rPr>
          <w:i/>
        </w:rPr>
        <w:t>) provides r04 and co-signs.</w:t>
      </w:r>
    </w:p>
    <w:p w14:paraId="0C85B81D" w14:textId="77777777" w:rsidR="00371F25" w:rsidRDefault="00371F25" w:rsidP="00371F25">
      <w:pPr>
        <w:pStyle w:val="FP"/>
        <w:keepNext/>
        <w:rPr>
          <w:i/>
        </w:rPr>
      </w:pPr>
      <w:r>
        <w:rPr>
          <w:i/>
        </w:rPr>
        <w:t>Huan (vivo) provides r05 and co-signs.</w:t>
      </w:r>
    </w:p>
    <w:p w14:paraId="4DB99A50" w14:textId="77777777" w:rsidR="00371F25" w:rsidRDefault="00371F25" w:rsidP="00371F25">
      <w:pPr>
        <w:pStyle w:val="FP"/>
        <w:keepNext/>
        <w:rPr>
          <w:i/>
        </w:rPr>
      </w:pPr>
      <w:r>
        <w:rPr>
          <w:i/>
        </w:rPr>
        <w:t>Guanzhou (</w:t>
      </w:r>
      <w:proofErr w:type="spellStart"/>
      <w:r>
        <w:rPr>
          <w:i/>
        </w:rPr>
        <w:t>InterDigital</w:t>
      </w:r>
      <w:proofErr w:type="spellEnd"/>
      <w:r>
        <w:rPr>
          <w:i/>
        </w:rPr>
        <w:t>) responds to Ashok (Samsung)'s comment.</w:t>
      </w:r>
    </w:p>
    <w:p w14:paraId="6C0D5DEE" w14:textId="77777777" w:rsidR="00371F25" w:rsidRDefault="00371F25" w:rsidP="00371F25">
      <w:pPr>
        <w:pStyle w:val="FP"/>
        <w:keepNext/>
        <w:rPr>
          <w:i/>
        </w:rPr>
      </w:pPr>
      <w:r>
        <w:rPr>
          <w:i/>
        </w:rPr>
        <w:t>Genadi (Lenovo) provides r06.</w:t>
      </w:r>
    </w:p>
    <w:p w14:paraId="4A31A9C8" w14:textId="77777777" w:rsidR="00371F25" w:rsidRDefault="00371F25" w:rsidP="00371F25">
      <w:pPr>
        <w:pStyle w:val="FP"/>
        <w:keepNext/>
        <w:rPr>
          <w:i/>
        </w:rPr>
      </w:pPr>
      <w:r>
        <w:rPr>
          <w:i/>
        </w:rPr>
        <w:t>Ashok (Samsung) responds to Genadi (Lenovo)</w:t>
      </w:r>
    </w:p>
    <w:p w14:paraId="59855350" w14:textId="77777777" w:rsidR="00371F25" w:rsidRDefault="00371F25" w:rsidP="00371F25">
      <w:pPr>
        <w:pStyle w:val="FP"/>
        <w:keepNext/>
        <w:rPr>
          <w:i/>
        </w:rPr>
      </w:pPr>
      <w:r>
        <w:rPr>
          <w:i/>
        </w:rPr>
        <w:t>Genadi (Lenovo) replies to Ashok (Samsung).</w:t>
      </w:r>
    </w:p>
    <w:p w14:paraId="48E58D78" w14:textId="77777777" w:rsidR="00371F25" w:rsidRDefault="00371F25" w:rsidP="00371F25">
      <w:pPr>
        <w:pStyle w:val="FP"/>
        <w:keepNext/>
        <w:rPr>
          <w:i/>
        </w:rPr>
      </w:pPr>
      <w:r>
        <w:rPr>
          <w:i/>
        </w:rPr>
        <w:t>Peter Hedman (Ericsson) provides r07</w:t>
      </w:r>
    </w:p>
    <w:p w14:paraId="6FD39A8C" w14:textId="77777777" w:rsidR="00371F25" w:rsidRDefault="00371F25" w:rsidP="00371F25">
      <w:pPr>
        <w:pStyle w:val="FP"/>
        <w:keepNext/>
        <w:rPr>
          <w:i/>
        </w:rPr>
      </w:pPr>
      <w:r>
        <w:rPr>
          <w:i/>
        </w:rPr>
        <w:t>Guanzhou (</w:t>
      </w:r>
      <w:proofErr w:type="spellStart"/>
      <w:r>
        <w:rPr>
          <w:i/>
        </w:rPr>
        <w:t>InterDigital</w:t>
      </w:r>
      <w:proofErr w:type="spellEnd"/>
      <w:r>
        <w:rPr>
          <w:i/>
        </w:rPr>
        <w:t>) responds to Genadi.</w:t>
      </w:r>
    </w:p>
    <w:p w14:paraId="6BFE21E3" w14:textId="77777777" w:rsidR="00371F25" w:rsidRDefault="00371F25" w:rsidP="00371F25">
      <w:pPr>
        <w:pStyle w:val="FP"/>
        <w:keepNext/>
        <w:rPr>
          <w:i/>
        </w:rPr>
      </w:pPr>
      <w:r>
        <w:rPr>
          <w:i/>
        </w:rPr>
        <w:t>Miguel (Qualcomm) provides r08</w:t>
      </w:r>
    </w:p>
    <w:p w14:paraId="7B36CBA1" w14:textId="77777777" w:rsidR="00371F25" w:rsidRDefault="00371F25" w:rsidP="00371F25">
      <w:pPr>
        <w:pStyle w:val="FP"/>
        <w:keepNext/>
        <w:rPr>
          <w:i/>
        </w:rPr>
      </w:pPr>
      <w:r>
        <w:rPr>
          <w:i/>
        </w:rPr>
        <w:t>Jianning (Xiaomi) provide comment</w:t>
      </w:r>
    </w:p>
    <w:p w14:paraId="71E29CC2" w14:textId="77777777" w:rsidR="00371F25" w:rsidRDefault="00371F25" w:rsidP="00371F25">
      <w:pPr>
        <w:pStyle w:val="FP"/>
        <w:keepNext/>
        <w:rPr>
          <w:i/>
        </w:rPr>
      </w:pPr>
      <w:r>
        <w:rPr>
          <w:i/>
        </w:rPr>
        <w:t>Josep (DT) proposes major rewriting of the text, provides r09.</w:t>
      </w:r>
    </w:p>
    <w:p w14:paraId="51C14726" w14:textId="77777777" w:rsidR="00371F25" w:rsidRDefault="00371F25" w:rsidP="00371F25">
      <w:pPr>
        <w:pStyle w:val="FP"/>
        <w:keepNext/>
        <w:rPr>
          <w:i/>
        </w:rPr>
      </w:pPr>
      <w:r>
        <w:rPr>
          <w:i/>
        </w:rPr>
        <w:t>Guanzhou (</w:t>
      </w:r>
      <w:proofErr w:type="spellStart"/>
      <w:r>
        <w:rPr>
          <w:i/>
        </w:rPr>
        <w:t>InterDigital</w:t>
      </w:r>
      <w:proofErr w:type="spellEnd"/>
      <w:r>
        <w:rPr>
          <w:i/>
        </w:rPr>
        <w:t xml:space="preserve">) responds to </w:t>
      </w:r>
      <w:proofErr w:type="spellStart"/>
      <w:r>
        <w:rPr>
          <w:i/>
        </w:rPr>
        <w:t>Jiannning</w:t>
      </w:r>
      <w:proofErr w:type="spellEnd"/>
      <w:r>
        <w:rPr>
          <w:i/>
        </w:rPr>
        <w:t xml:space="preserve"> (Xiaomi).</w:t>
      </w:r>
    </w:p>
    <w:p w14:paraId="101102B0" w14:textId="77777777" w:rsidR="00371F25" w:rsidRPr="00371F25" w:rsidRDefault="00371F25" w:rsidP="00371F25">
      <w:pPr>
        <w:pStyle w:val="FP"/>
        <w:keepNext/>
        <w:rPr>
          <w:i/>
          <w:lang w:val="fr-FR"/>
        </w:rPr>
      </w:pPr>
      <w:r w:rsidRPr="00371F25">
        <w:rPr>
          <w:i/>
          <w:lang w:val="fr-FR"/>
        </w:rPr>
        <w:t>Guanzhou (</w:t>
      </w:r>
      <w:proofErr w:type="spellStart"/>
      <w:r w:rsidRPr="00371F25">
        <w:rPr>
          <w:i/>
          <w:lang w:val="fr-FR"/>
        </w:rPr>
        <w:t>InterDigital</w:t>
      </w:r>
      <w:proofErr w:type="spellEnd"/>
      <w:r w:rsidRPr="00371F25">
        <w:rPr>
          <w:i/>
          <w:lang w:val="fr-FR"/>
        </w:rPr>
        <w:t>) comments on r09.</w:t>
      </w:r>
    </w:p>
    <w:p w14:paraId="72BB01B9" w14:textId="77777777" w:rsidR="00371F25" w:rsidRPr="00371F25" w:rsidRDefault="00371F25" w:rsidP="00371F25">
      <w:pPr>
        <w:pStyle w:val="FP"/>
        <w:keepNext/>
        <w:rPr>
          <w:i/>
          <w:lang w:val="fr-FR"/>
        </w:rPr>
      </w:pPr>
      <w:r w:rsidRPr="00371F25">
        <w:rPr>
          <w:i/>
          <w:lang w:val="fr-FR"/>
        </w:rPr>
        <w:t xml:space="preserve">Josep (DT) comments, </w:t>
      </w:r>
      <w:proofErr w:type="spellStart"/>
      <w:r w:rsidRPr="00371F25">
        <w:rPr>
          <w:i/>
          <w:lang w:val="fr-FR"/>
        </w:rPr>
        <w:t>provices</w:t>
      </w:r>
      <w:proofErr w:type="spellEnd"/>
      <w:r w:rsidRPr="00371F25">
        <w:rPr>
          <w:i/>
          <w:lang w:val="fr-FR"/>
        </w:rPr>
        <w:t xml:space="preserve"> r10.</w:t>
      </w:r>
    </w:p>
    <w:p w14:paraId="6759129D" w14:textId="77777777" w:rsidR="00371F25" w:rsidRDefault="00371F25" w:rsidP="00371F25">
      <w:pPr>
        <w:pStyle w:val="FP"/>
        <w:keepNext/>
        <w:rPr>
          <w:i/>
        </w:rPr>
      </w:pPr>
      <w:r>
        <w:rPr>
          <w:i/>
        </w:rPr>
        <w:t>Josep (DT) further clarifies charging, provides r11.</w:t>
      </w:r>
    </w:p>
    <w:p w14:paraId="4D496A6F" w14:textId="77777777" w:rsidR="00371F25" w:rsidRDefault="00371F25" w:rsidP="00371F25">
      <w:pPr>
        <w:pStyle w:val="FP"/>
        <w:keepNext/>
        <w:rPr>
          <w:i/>
        </w:rPr>
      </w:pPr>
      <w:r>
        <w:rPr>
          <w:i/>
        </w:rPr>
        <w:t>Walter Dees (Philips) provides r12.</w:t>
      </w:r>
    </w:p>
    <w:p w14:paraId="4FD4C360" w14:textId="77777777" w:rsidR="00371F25" w:rsidRDefault="00371F25" w:rsidP="00371F25">
      <w:pPr>
        <w:pStyle w:val="FP"/>
        <w:keepNext/>
        <w:rPr>
          <w:i/>
        </w:rPr>
      </w:pPr>
      <w:r>
        <w:rPr>
          <w:i/>
        </w:rPr>
        <w:t>Antoine (Orange) provides r13.</w:t>
      </w:r>
    </w:p>
    <w:p w14:paraId="3CB173E5" w14:textId="77777777" w:rsidR="00371F25" w:rsidRDefault="00371F25" w:rsidP="00371F25">
      <w:pPr>
        <w:pStyle w:val="FP"/>
        <w:keepNext/>
        <w:rPr>
          <w:i/>
        </w:rPr>
      </w:pPr>
      <w:r>
        <w:rPr>
          <w:i/>
        </w:rPr>
        <w:t>Antoine (Orange) provides r15.</w:t>
      </w:r>
    </w:p>
    <w:p w14:paraId="7325DF0E" w14:textId="77777777" w:rsidR="00371F25" w:rsidRDefault="00371F25" w:rsidP="00371F25">
      <w:pPr>
        <w:pStyle w:val="FP"/>
        <w:keepNext/>
        <w:rPr>
          <w:i/>
        </w:rPr>
      </w:pPr>
      <w:r>
        <w:rPr>
          <w:i/>
        </w:rPr>
        <w:t>Curt (Charter) provides r14.</w:t>
      </w:r>
    </w:p>
    <w:p w14:paraId="6D3E8DE7" w14:textId="77777777" w:rsidR="00371F25" w:rsidRDefault="00371F25" w:rsidP="00371F25">
      <w:pPr>
        <w:pStyle w:val="FP"/>
        <w:keepNext/>
        <w:rPr>
          <w:i/>
        </w:rPr>
      </w:pPr>
      <w:r>
        <w:rPr>
          <w:i/>
        </w:rPr>
        <w:t>Walter Dees (Philips) provides clarification on service operator term</w:t>
      </w:r>
    </w:p>
    <w:p w14:paraId="31A34DA2" w14:textId="77777777" w:rsidR="00371F25" w:rsidRDefault="00371F25" w:rsidP="00371F25">
      <w:pPr>
        <w:pStyle w:val="FP"/>
        <w:keepNext/>
        <w:rPr>
          <w:i/>
        </w:rPr>
      </w:pPr>
      <w:r>
        <w:rPr>
          <w:i/>
        </w:rPr>
        <w:t>Peter Hedman (Ericsson) provides r16</w:t>
      </w:r>
    </w:p>
    <w:p w14:paraId="216CD6D1" w14:textId="77777777" w:rsidR="00371F25" w:rsidRDefault="00371F25" w:rsidP="00371F25">
      <w:pPr>
        <w:pStyle w:val="FP"/>
        <w:keepNext/>
        <w:rPr>
          <w:i/>
        </w:rPr>
      </w:pPr>
      <w:r>
        <w:rPr>
          <w:i/>
        </w:rPr>
        <w:t>Antoine (Orange) provides r17.</w:t>
      </w:r>
    </w:p>
    <w:p w14:paraId="4A3ADF30" w14:textId="77777777" w:rsidR="00371F25" w:rsidRDefault="00371F25" w:rsidP="00371F25">
      <w:pPr>
        <w:pStyle w:val="FP"/>
        <w:keepNext/>
        <w:rPr>
          <w:i/>
        </w:rPr>
      </w:pPr>
      <w:r>
        <w:rPr>
          <w:i/>
        </w:rPr>
        <w:t>Miguel (Qualcomm) comments, provides r18</w:t>
      </w:r>
    </w:p>
    <w:p w14:paraId="09455DD5" w14:textId="77777777" w:rsidR="00371F25" w:rsidRDefault="00371F25" w:rsidP="00371F25">
      <w:pPr>
        <w:pStyle w:val="FP"/>
        <w:keepNext/>
        <w:rPr>
          <w:i/>
        </w:rPr>
      </w:pPr>
      <w:r>
        <w:rPr>
          <w:i/>
        </w:rPr>
        <w:t>Walter Dees (Philips) provides r19</w:t>
      </w:r>
    </w:p>
    <w:p w14:paraId="7B5A7E31" w14:textId="77777777" w:rsidR="00371F25" w:rsidRDefault="00371F25" w:rsidP="00371F25">
      <w:pPr>
        <w:pStyle w:val="FP"/>
        <w:keepNext/>
        <w:rPr>
          <w:i/>
        </w:rPr>
      </w:pPr>
      <w:r>
        <w:rPr>
          <w:i/>
        </w:rPr>
        <w:t>Josep (DT) provides r20 based on r18, disagrees with r19.</w:t>
      </w:r>
    </w:p>
    <w:p w14:paraId="1FAB3419" w14:textId="77777777" w:rsidR="00371F25" w:rsidRDefault="00371F25" w:rsidP="00371F25">
      <w:pPr>
        <w:pStyle w:val="FP"/>
        <w:keepNext/>
        <w:rPr>
          <w:i/>
        </w:rPr>
      </w:pPr>
      <w:r>
        <w:rPr>
          <w:i/>
        </w:rPr>
        <w:t>Antoine (Orange) provides r21.</w:t>
      </w:r>
    </w:p>
    <w:p w14:paraId="7252C10A" w14:textId="77777777" w:rsidR="00371F25" w:rsidRDefault="00371F25" w:rsidP="00371F25">
      <w:pPr>
        <w:pStyle w:val="FP"/>
        <w:keepNext/>
        <w:rPr>
          <w:i/>
        </w:rPr>
      </w:pPr>
      <w:r>
        <w:rPr>
          <w:i/>
        </w:rPr>
        <w:t>Peter Hedman (Ericsson) provides r22</w:t>
      </w:r>
    </w:p>
    <w:p w14:paraId="74C82ECE" w14:textId="77777777" w:rsidR="00371F25" w:rsidRDefault="00371F25" w:rsidP="00371F25">
      <w:pPr>
        <w:pStyle w:val="FP"/>
        <w:keepNext/>
        <w:rPr>
          <w:i/>
        </w:rPr>
      </w:pPr>
      <w:r>
        <w:rPr>
          <w:i/>
        </w:rPr>
        <w:t>Walter Dees (Philips) cannot agree r20 and r21 and provides r23</w:t>
      </w:r>
    </w:p>
    <w:p w14:paraId="49B07896" w14:textId="77777777" w:rsidR="00371F25" w:rsidRDefault="00371F25" w:rsidP="00371F25">
      <w:pPr>
        <w:pStyle w:val="FP"/>
        <w:keepNext/>
        <w:rPr>
          <w:i/>
        </w:rPr>
      </w:pPr>
      <w:r>
        <w:rPr>
          <w:i/>
        </w:rPr>
        <w:t>Guanzhou(</w:t>
      </w:r>
      <w:proofErr w:type="spellStart"/>
      <w:r>
        <w:rPr>
          <w:i/>
        </w:rPr>
        <w:t>InterDigital</w:t>
      </w:r>
      <w:proofErr w:type="spellEnd"/>
      <w:r>
        <w:rPr>
          <w:i/>
        </w:rPr>
        <w:t>) comments on automatic selection of hosting network .</w:t>
      </w:r>
    </w:p>
    <w:p w14:paraId="636D54F4" w14:textId="77777777" w:rsidR="00371F25" w:rsidRDefault="00371F25" w:rsidP="00371F25">
      <w:pPr>
        <w:pStyle w:val="FP"/>
        <w:keepNext/>
        <w:rPr>
          <w:i/>
        </w:rPr>
      </w:pPr>
      <w:r>
        <w:rPr>
          <w:i/>
        </w:rPr>
        <w:t>==== 8.X, 9.X, 10.X Revisions Deadline ====</w:t>
      </w:r>
    </w:p>
    <w:p w14:paraId="45F1931F" w14:textId="77777777" w:rsidR="00371F25" w:rsidRDefault="00371F25" w:rsidP="00371F25">
      <w:pPr>
        <w:pStyle w:val="FP"/>
        <w:keepNext/>
        <w:rPr>
          <w:i/>
        </w:rPr>
      </w:pPr>
      <w:r>
        <w:rPr>
          <w:i/>
        </w:rPr>
        <w:t>Peter Hedman (Ericsson) provides reply</w:t>
      </w:r>
    </w:p>
    <w:p w14:paraId="7C39B0F0" w14:textId="77777777" w:rsidR="00371F25" w:rsidRDefault="00371F25" w:rsidP="00371F25">
      <w:pPr>
        <w:pStyle w:val="FP"/>
        <w:keepNext/>
        <w:rPr>
          <w:i/>
        </w:rPr>
      </w:pPr>
      <w:r>
        <w:rPr>
          <w:i/>
        </w:rPr>
        <w:t>Walter Dees (Philips) replies to Guanzhou (Interdigital)</w:t>
      </w:r>
    </w:p>
    <w:p w14:paraId="409FBD5C" w14:textId="77777777" w:rsidR="00371F25" w:rsidRDefault="00371F25" w:rsidP="00371F25">
      <w:pPr>
        <w:pStyle w:val="FP"/>
        <w:keepNext/>
        <w:rPr>
          <w:i/>
        </w:rPr>
      </w:pPr>
      <w:r>
        <w:rPr>
          <w:i/>
        </w:rPr>
        <w:t>Guanzhou(</w:t>
      </w:r>
      <w:proofErr w:type="spellStart"/>
      <w:r>
        <w:rPr>
          <w:i/>
        </w:rPr>
        <w:t>InterDigital</w:t>
      </w:r>
      <w:proofErr w:type="spellEnd"/>
      <w:r>
        <w:rPr>
          <w:i/>
        </w:rPr>
        <w:t>) responds to Walter Dees (Philips).</w:t>
      </w:r>
    </w:p>
    <w:p w14:paraId="156F0916" w14:textId="77777777" w:rsidR="00371F25" w:rsidRDefault="00371F25" w:rsidP="00371F25">
      <w:pPr>
        <w:pStyle w:val="FP"/>
        <w:keepNext/>
        <w:rPr>
          <w:i/>
        </w:rPr>
      </w:pPr>
      <w:r>
        <w:rPr>
          <w:i/>
        </w:rPr>
        <w:t>Josep (DT) additionally objects to r23, r19.</w:t>
      </w:r>
    </w:p>
    <w:p w14:paraId="5592B624" w14:textId="77777777" w:rsidR="00371F25" w:rsidRDefault="00371F25" w:rsidP="00371F25">
      <w:pPr>
        <w:pStyle w:val="FP"/>
        <w:keepNext/>
        <w:rPr>
          <w:i/>
        </w:rPr>
      </w:pPr>
      <w:r>
        <w:rPr>
          <w:i/>
        </w:rPr>
        <w:t xml:space="preserve">Jianning (Xiaomi) shares the view with Ashok (Samsung), </w:t>
      </w:r>
      <w:proofErr w:type="spellStart"/>
      <w:r>
        <w:rPr>
          <w:i/>
        </w:rPr>
        <w:t>can not</w:t>
      </w:r>
      <w:proofErr w:type="spellEnd"/>
      <w:r>
        <w:rPr>
          <w:i/>
        </w:rPr>
        <w:t xml:space="preserve"> agree any version mandating the prior subscription with hosting network</w:t>
      </w:r>
    </w:p>
    <w:p w14:paraId="4D9CD68D" w14:textId="77777777" w:rsidR="00371F25" w:rsidRDefault="00371F25" w:rsidP="00371F25">
      <w:pPr>
        <w:pStyle w:val="FP"/>
        <w:keepNext/>
        <w:rPr>
          <w:i/>
        </w:rPr>
      </w:pPr>
      <w:r>
        <w:rPr>
          <w:i/>
        </w:rPr>
        <w:t xml:space="preserve">Josep (DT) comments, points out to the </w:t>
      </w:r>
      <w:proofErr w:type="spellStart"/>
      <w:r>
        <w:rPr>
          <w:i/>
        </w:rPr>
        <w:t>eMeeting</w:t>
      </w:r>
      <w:proofErr w:type="spellEnd"/>
      <w:r>
        <w:rPr>
          <w:i/>
        </w:rPr>
        <w:t xml:space="preserve"> rules.</w:t>
      </w:r>
    </w:p>
    <w:p w14:paraId="64B778E6" w14:textId="77777777" w:rsidR="00371F25" w:rsidRDefault="00371F25" w:rsidP="00371F25">
      <w:pPr>
        <w:pStyle w:val="FP"/>
        <w:keepNext/>
        <w:rPr>
          <w:i/>
        </w:rPr>
      </w:pPr>
      <w:r>
        <w:rPr>
          <w:i/>
        </w:rPr>
        <w:t>Pallab (Nokia) proposes to go with r22 after changing 'would be triggered' to 'would be triggered or controlled' in bullet 5 of 5.Y.1</w:t>
      </w:r>
    </w:p>
    <w:p w14:paraId="12B24573" w14:textId="77777777" w:rsidR="00371F25" w:rsidRDefault="00371F25" w:rsidP="00371F25">
      <w:pPr>
        <w:pStyle w:val="FP"/>
        <w:keepNext/>
        <w:rPr>
          <w:i/>
        </w:rPr>
      </w:pPr>
      <w:r>
        <w:rPr>
          <w:i/>
        </w:rPr>
        <w:t>Josep (DT) would be fine to go with r22 + 'is triggered or controlled'.</w:t>
      </w:r>
    </w:p>
    <w:p w14:paraId="39910BFB" w14:textId="77777777" w:rsidR="00371F25" w:rsidRDefault="00371F25" w:rsidP="00371F25">
      <w:pPr>
        <w:pStyle w:val="FP"/>
        <w:keepNext/>
        <w:rPr>
          <w:i/>
        </w:rPr>
      </w:pPr>
      <w:r>
        <w:rPr>
          <w:i/>
        </w:rPr>
        <w:t>Walter Dees (Philips) can only agree to r19 or r23 regarding the bullet on manual selection and suggests way forward</w:t>
      </w:r>
    </w:p>
    <w:p w14:paraId="769D7AE4" w14:textId="77777777" w:rsidR="00371F25" w:rsidRDefault="00371F25" w:rsidP="00371F25">
      <w:pPr>
        <w:pStyle w:val="FP"/>
        <w:keepNext/>
        <w:rPr>
          <w:i/>
        </w:rPr>
      </w:pPr>
      <w:r>
        <w:rPr>
          <w:i/>
        </w:rPr>
        <w:t>Josep (DT) comments.</w:t>
      </w:r>
    </w:p>
    <w:p w14:paraId="674F01F5" w14:textId="77777777" w:rsidR="00371F25" w:rsidRDefault="00371F25" w:rsidP="00371F25">
      <w:pPr>
        <w:pStyle w:val="FP"/>
        <w:keepNext/>
        <w:rPr>
          <w:i/>
        </w:rPr>
      </w:pPr>
      <w:r>
        <w:rPr>
          <w:i/>
        </w:rPr>
        <w:t>Peter Hedman (Ericsson) ok with r23 (with or without additional EN)</w:t>
      </w:r>
    </w:p>
    <w:p w14:paraId="0AA342FE" w14:textId="77777777" w:rsidR="00371F25" w:rsidRDefault="00371F25" w:rsidP="00371F25">
      <w:pPr>
        <w:pStyle w:val="FP"/>
        <w:keepNext/>
        <w:rPr>
          <w:i/>
        </w:rPr>
      </w:pPr>
      <w:r>
        <w:rPr>
          <w:i/>
        </w:rPr>
        <w:t>Guanzhou(</w:t>
      </w:r>
      <w:proofErr w:type="spellStart"/>
      <w:r>
        <w:rPr>
          <w:i/>
        </w:rPr>
        <w:t>InterDigital</w:t>
      </w:r>
      <w:proofErr w:type="spellEnd"/>
      <w:r>
        <w:rPr>
          <w:i/>
        </w:rPr>
        <w:t>) prefers to go with r23.</w:t>
      </w:r>
    </w:p>
    <w:p w14:paraId="064A91E6" w14:textId="77777777" w:rsidR="00371F25" w:rsidRDefault="00371F25" w:rsidP="00371F25">
      <w:pPr>
        <w:pStyle w:val="FP"/>
        <w:keepNext/>
        <w:rPr>
          <w:i/>
        </w:rPr>
      </w:pPr>
      <w:r>
        <w:rPr>
          <w:i/>
        </w:rPr>
        <w:t>Walter (Philips) clarifies to Peter (Ericsson) and Josep (DT)</w:t>
      </w:r>
    </w:p>
    <w:p w14:paraId="29452FE8" w14:textId="77777777" w:rsidR="00371F25" w:rsidRDefault="00371F25" w:rsidP="00371F25">
      <w:pPr>
        <w:pStyle w:val="FP"/>
        <w:keepNext/>
        <w:rPr>
          <w:i/>
        </w:rPr>
      </w:pPr>
      <w:r>
        <w:rPr>
          <w:i/>
        </w:rPr>
        <w:t>Antoine (Orange) prefers r21, can accept as a compromise r22 with 'would be triggered' replaced by 'is triggered or controlled', objects other versions.</w:t>
      </w:r>
    </w:p>
    <w:p w14:paraId="15BD67A1" w14:textId="77777777" w:rsidR="00371F25" w:rsidRDefault="00371F25" w:rsidP="00371F25">
      <w:pPr>
        <w:pStyle w:val="FP"/>
        <w:keepNext/>
        <w:rPr>
          <w:i/>
        </w:rPr>
      </w:pPr>
      <w:r>
        <w:rPr>
          <w:i/>
        </w:rPr>
        <w:t>Miguel (Qualcomm) objects to r21, r22, r23 ok with r20</w:t>
      </w:r>
    </w:p>
    <w:p w14:paraId="065B302B" w14:textId="77777777" w:rsidR="00371F25" w:rsidRDefault="00371F25" w:rsidP="00371F25">
      <w:pPr>
        <w:pStyle w:val="FP"/>
        <w:keepNext/>
        <w:rPr>
          <w:i/>
        </w:rPr>
      </w:pPr>
      <w:proofErr w:type="spellStart"/>
      <w:r>
        <w:rPr>
          <w:i/>
        </w:rPr>
        <w:t>Yishan</w:t>
      </w:r>
      <w:proofErr w:type="spellEnd"/>
      <w:r>
        <w:rPr>
          <w:i/>
        </w:rPr>
        <w:t xml:space="preserve"> (Huawei) prefers r23, can live with r22 and r21</w:t>
      </w:r>
    </w:p>
    <w:p w14:paraId="67DC59A4" w14:textId="77777777" w:rsidR="00371F25" w:rsidRDefault="00371F25" w:rsidP="00371F25">
      <w:pPr>
        <w:pStyle w:val="FP"/>
        <w:keepNext/>
        <w:rPr>
          <w:i/>
        </w:rPr>
      </w:pPr>
      <w:r>
        <w:rPr>
          <w:i/>
        </w:rPr>
        <w:t>==== 8.X, 9.X, 10.X Final Deadline ====</w:t>
      </w:r>
    </w:p>
    <w:p w14:paraId="29B97098" w14:textId="77777777" w:rsidR="00371F25" w:rsidRDefault="00371F25" w:rsidP="00371F25">
      <w:pPr>
        <w:pStyle w:val="FP"/>
        <w:keepNext/>
        <w:rPr>
          <w:i/>
        </w:rPr>
      </w:pPr>
      <w:r>
        <w:rPr>
          <w:i/>
        </w:rPr>
        <w:t>Genadi (Lenovo) prefers r23 with additions to be agreed during CC#4.</w:t>
      </w:r>
    </w:p>
    <w:p w14:paraId="7627B80E" w14:textId="77777777" w:rsidR="00371F25" w:rsidRDefault="00371F25" w:rsidP="00371F25">
      <w:pPr>
        <w:pStyle w:val="FP"/>
        <w:keepNext/>
        <w:rPr>
          <w:i/>
        </w:rPr>
      </w:pPr>
      <w:r>
        <w:rPr>
          <w:i/>
        </w:rPr>
        <w:t>Josep (DT) replies to Miguel (Qualcomm).</w:t>
      </w:r>
    </w:p>
    <w:p w14:paraId="0DF82E22" w14:textId="77777777" w:rsidR="00371F25" w:rsidRDefault="00371F25" w:rsidP="00371F25">
      <w:pPr>
        <w:pStyle w:val="FP"/>
        <w:keepNext/>
        <w:rPr>
          <w:i/>
        </w:rPr>
      </w:pPr>
      <w:r>
        <w:rPr>
          <w:i/>
        </w:rPr>
        <w:t>Miguel (Qualcomm) responds to Josep (DT).</w:t>
      </w:r>
    </w:p>
    <w:p w14:paraId="18FD979C" w14:textId="77777777" w:rsidR="00371F25" w:rsidRDefault="00371F25" w:rsidP="00371F25">
      <w:pPr>
        <w:pStyle w:val="FP"/>
        <w:keepNext/>
        <w:rPr>
          <w:i/>
        </w:rPr>
      </w:pPr>
      <w:r>
        <w:rPr>
          <w:i/>
        </w:rPr>
        <w:t>Josep (DT) replies. Comments that the case highlighted by Miguel is by definition a 'no service requirements exist in TS 22.261' case.</w:t>
      </w:r>
    </w:p>
    <w:p w14:paraId="41553084" w14:textId="550F5BB5" w:rsidR="00371F25" w:rsidRDefault="00371F25" w:rsidP="00371F25">
      <w:pPr>
        <w:pStyle w:val="FP"/>
        <w:keepNext/>
        <w:rPr>
          <w:i/>
        </w:rPr>
      </w:pPr>
      <w:r>
        <w:rPr>
          <w:i/>
        </w:rPr>
        <w:lastRenderedPageBreak/>
        <w:t>Miguel (Qualcomm) points to the service requirements in TS 22.261</w:t>
      </w:r>
    </w:p>
    <w:p w14:paraId="493DFF14" w14:textId="77777777" w:rsidR="00371F25" w:rsidRPr="00856FAA" w:rsidRDefault="00371F25" w:rsidP="00371F25">
      <w:pPr>
        <w:pStyle w:val="FP"/>
        <w:keepNext/>
        <w:rPr>
          <w:i/>
        </w:rPr>
      </w:pPr>
    </w:p>
    <w:p w14:paraId="69306224" w14:textId="77777777" w:rsidR="00371F25" w:rsidRPr="00DA12F6" w:rsidRDefault="00371F25" w:rsidP="00F0012A">
      <w:pPr>
        <w:keepNext/>
        <w:rPr>
          <w:rFonts w:cs="Arial"/>
          <w:b/>
        </w:rPr>
      </w:pPr>
      <w:r w:rsidRPr="00DA12F6">
        <w:rPr>
          <w:rFonts w:cs="Arial"/>
          <w:b/>
        </w:rPr>
        <w:t>Discussion and conclusion:</w:t>
      </w:r>
    </w:p>
    <w:p w14:paraId="7D855A7B" w14:textId="5AB39134" w:rsidR="00371F25" w:rsidRPr="00371F25" w:rsidRDefault="00371F25" w:rsidP="004F3641">
      <w:r>
        <w:t xml:space="preserve">Ericsson proposed r22 + removal of the bullets of Key Issue #&lt;Y&gt;. Lenovo asked to add an editor's note that the Key Issue needs to be defined. This was agreed and </w:t>
      </w:r>
      <w:r w:rsidRPr="00371F25">
        <w:rPr>
          <w:color w:val="0000FF"/>
        </w:rPr>
        <w:t>S2-2200491</w:t>
      </w:r>
      <w:r>
        <w:rPr>
          <w:color w:val="0000FF"/>
        </w:rPr>
        <w:t>r22</w:t>
      </w:r>
      <w:r>
        <w:t xml:space="preserve"> with changes was agreed and revised in </w:t>
      </w:r>
      <w:r w:rsidRPr="00371F25">
        <w:rPr>
          <w:color w:val="0000FF"/>
        </w:rPr>
        <w:t>S2-2201860</w:t>
      </w:r>
      <w:r>
        <w:t xml:space="preserve">, which was </w:t>
      </w:r>
      <w:r w:rsidRPr="00C3284B">
        <w:rPr>
          <w:color w:val="FF0000"/>
          <w:lang w:eastAsia="en-US"/>
        </w:rPr>
        <w:t>approved</w:t>
      </w:r>
      <w:r>
        <w:t>.</w:t>
      </w:r>
    </w:p>
    <w:p w14:paraId="66F35DBD" w14:textId="62AF6367" w:rsidR="00371F25" w:rsidRDefault="00371F25" w:rsidP="004F3641"/>
    <w:p w14:paraId="4DCA7A4A" w14:textId="77777777" w:rsidR="00371F25" w:rsidRDefault="00371F25" w:rsidP="00371F25">
      <w:pPr>
        <w:keepNext/>
        <w:pBdr>
          <w:top w:val="single" w:sz="4" w:space="1" w:color="auto"/>
        </w:pBdr>
      </w:pPr>
      <w:r>
        <w:rPr>
          <w:color w:val="0000FF"/>
        </w:rPr>
        <w:t>TD S2</w:t>
      </w:r>
      <w:r>
        <w:rPr>
          <w:color w:val="0000FF"/>
        </w:rPr>
        <w:noBreakHyphen/>
        <w:t>2201349</w:t>
      </w:r>
      <w:r>
        <w:t xml:space="preserve"> (P-CR) New KI: Abrupt PDU Session release due to a removal of network slice . (Source: NTT DOCOMO, Samsung, OPPO)</w:t>
      </w:r>
    </w:p>
    <w:p w14:paraId="6BC24963" w14:textId="220A64DF" w:rsidR="00371F25" w:rsidRPr="00011C4F" w:rsidRDefault="005C348C" w:rsidP="00371F25">
      <w:pPr>
        <w:pStyle w:val="FP"/>
        <w:keepNext/>
        <w:rPr>
          <w:b/>
          <w:i/>
        </w:rPr>
      </w:pPr>
      <w:r>
        <w:rPr>
          <w:b/>
          <w:i/>
        </w:rPr>
        <w:t>C</w:t>
      </w:r>
      <w:r w:rsidR="00371F25" w:rsidRPr="00011C4F">
        <w:rPr>
          <w:b/>
          <w:i/>
        </w:rPr>
        <w:t>omments:</w:t>
      </w:r>
    </w:p>
    <w:p w14:paraId="1786595F" w14:textId="01247E12" w:rsidR="00371F25" w:rsidRDefault="005C348C" w:rsidP="00371F25">
      <w:pPr>
        <w:pStyle w:val="FP"/>
        <w:keepNext/>
        <w:rPr>
          <w:i/>
          <w:iCs/>
        </w:rPr>
      </w:pPr>
      <w:r w:rsidRPr="005C348C">
        <w:rPr>
          <w:i/>
          <w:iCs/>
        </w:rPr>
        <w:t xml:space="preserve">Revision of </w:t>
      </w:r>
      <w:r w:rsidRPr="005C348C">
        <w:rPr>
          <w:i/>
          <w:iCs/>
          <w:color w:val="0000FF"/>
        </w:rPr>
        <w:t>S2-2200717r04</w:t>
      </w:r>
      <w:r w:rsidRPr="005C348C">
        <w:rPr>
          <w:i/>
          <w:iCs/>
        </w:rPr>
        <w:t xml:space="preserve"> (Approved).</w:t>
      </w:r>
    </w:p>
    <w:p w14:paraId="70053262" w14:textId="77777777" w:rsidR="005C348C" w:rsidRPr="005C348C" w:rsidRDefault="005C348C" w:rsidP="00371F25">
      <w:pPr>
        <w:pStyle w:val="FP"/>
        <w:keepNext/>
        <w:rPr>
          <w:i/>
          <w:iCs/>
        </w:rPr>
      </w:pPr>
    </w:p>
    <w:p w14:paraId="051ED322" w14:textId="77777777" w:rsidR="00371F25" w:rsidRPr="00011C4F" w:rsidRDefault="00371F25" w:rsidP="00371F25">
      <w:pPr>
        <w:keepNext/>
        <w:rPr>
          <w:b/>
          <w:bCs/>
        </w:rPr>
      </w:pPr>
      <w:r w:rsidRPr="00011C4F">
        <w:rPr>
          <w:b/>
          <w:bCs/>
        </w:rPr>
        <w:t>Discussion and conclusion:</w:t>
      </w:r>
    </w:p>
    <w:p w14:paraId="64CDA1C9" w14:textId="06BABAA1" w:rsidR="00371F25" w:rsidRPr="00B22C18" w:rsidRDefault="00371F25" w:rsidP="00371F25">
      <w:r>
        <w:t>Nokia commented that</w:t>
      </w:r>
      <w:r w:rsidR="00B22C18" w:rsidRPr="00B22C18">
        <w:t xml:space="preserve"> </w:t>
      </w:r>
      <w:r w:rsidR="00B22C18" w:rsidRPr="00B22C18">
        <w:rPr>
          <w:color w:val="0000FF"/>
        </w:rPr>
        <w:t>S2-2200717</w:t>
      </w:r>
      <w:r>
        <w:t xml:space="preserve"> could be noted, or merged into </w:t>
      </w:r>
      <w:r w:rsidRPr="00B22C18">
        <w:rPr>
          <w:color w:val="0000FF"/>
        </w:rPr>
        <w:t>S2-2201</w:t>
      </w:r>
      <w:r w:rsidR="00B22C18" w:rsidRPr="00B22C18">
        <w:rPr>
          <w:color w:val="0000FF"/>
        </w:rPr>
        <w:t>06</w:t>
      </w:r>
      <w:r w:rsidRPr="00B22C18">
        <w:rPr>
          <w:color w:val="0000FF"/>
        </w:rPr>
        <w:t>9</w:t>
      </w:r>
      <w:r w:rsidR="004D47DD">
        <w:t xml:space="preserve"> (revised to</w:t>
      </w:r>
      <w:r w:rsidR="004D47DD" w:rsidRPr="004D47DD">
        <w:rPr>
          <w:color w:val="0000FF"/>
        </w:rPr>
        <w:t xml:space="preserve"> S2-220</w:t>
      </w:r>
      <w:r w:rsidR="004D47DD" w:rsidRPr="004D47DD">
        <w:rPr>
          <w:color w:val="0000FF"/>
        </w:rPr>
        <w:t>1352</w:t>
      </w:r>
      <w:r w:rsidR="004D47DD">
        <w:t>)</w:t>
      </w:r>
      <w:r w:rsidR="00B22C18">
        <w:t xml:space="preserve">. </w:t>
      </w:r>
      <w:r w:rsidR="00B22C18" w:rsidRPr="00B22C18">
        <w:rPr>
          <w:color w:val="0000FF"/>
        </w:rPr>
        <w:t>S2-2200717</w:t>
      </w:r>
      <w:r w:rsidR="00B22C18">
        <w:t xml:space="preserve"> was merged into </w:t>
      </w:r>
      <w:r w:rsidR="00B22C18" w:rsidRPr="00B22C18">
        <w:rPr>
          <w:color w:val="0000FF"/>
        </w:rPr>
        <w:t>S2-220</w:t>
      </w:r>
      <w:r w:rsidR="004D47DD">
        <w:rPr>
          <w:color w:val="0000FF"/>
        </w:rPr>
        <w:t>1352</w:t>
      </w:r>
      <w:r w:rsidR="00B22C18">
        <w:t xml:space="preserve"> and </w:t>
      </w:r>
      <w:r w:rsidR="00B22C18">
        <w:rPr>
          <w:color w:val="0000FF"/>
        </w:rPr>
        <w:t>S2</w:t>
      </w:r>
      <w:r w:rsidR="00B22C18">
        <w:rPr>
          <w:color w:val="0000FF"/>
        </w:rPr>
        <w:noBreakHyphen/>
        <w:t>2201349</w:t>
      </w:r>
      <w:r w:rsidR="00B22C18">
        <w:t xml:space="preserve"> was </w:t>
      </w:r>
      <w:r w:rsidR="00B22C18" w:rsidRPr="00B22C18">
        <w:rPr>
          <w:color w:val="FF0000"/>
        </w:rPr>
        <w:t>withdrawn</w:t>
      </w:r>
      <w:r w:rsidR="00B22C18">
        <w:t>.</w:t>
      </w:r>
    </w:p>
    <w:p w14:paraId="0A968078" w14:textId="77777777" w:rsidR="00371F25" w:rsidRDefault="00371F25" w:rsidP="00371F25"/>
    <w:p w14:paraId="08F21D15" w14:textId="7AF6F4CF" w:rsidR="00B22C18" w:rsidRDefault="00B22C18" w:rsidP="00B22C18">
      <w:pPr>
        <w:keepNext/>
        <w:pBdr>
          <w:top w:val="single" w:sz="4" w:space="1" w:color="auto"/>
        </w:pBdr>
      </w:pPr>
      <w:r>
        <w:rPr>
          <w:color w:val="0000FF"/>
        </w:rPr>
        <w:t>TD S2</w:t>
      </w:r>
      <w:r>
        <w:rPr>
          <w:color w:val="0000FF"/>
        </w:rPr>
        <w:noBreakHyphen/>
        <w:t>2201072</w:t>
      </w:r>
      <w:r>
        <w:t xml:space="preserve"> (P-CR) </w:t>
      </w:r>
      <w:r w:rsidR="00E5009B">
        <w:t>KI: Key Issue for WT#3.1. (Source: Nokia, Nokia Shanghai Bell, NTT Docomo)</w:t>
      </w:r>
    </w:p>
    <w:p w14:paraId="4B5276A2" w14:textId="77777777" w:rsidR="00B22C18" w:rsidRPr="00011C4F" w:rsidRDefault="00B22C18" w:rsidP="00B22C18">
      <w:pPr>
        <w:pStyle w:val="FP"/>
        <w:keepNext/>
        <w:rPr>
          <w:b/>
          <w:i/>
        </w:rPr>
      </w:pPr>
      <w:r w:rsidRPr="00011C4F">
        <w:rPr>
          <w:b/>
          <w:i/>
        </w:rPr>
        <w:t>e-mail comments:</w:t>
      </w:r>
    </w:p>
    <w:p w14:paraId="6D0CC44C"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Nokia provides r01</w:t>
      </w:r>
    </w:p>
    <w:p w14:paraId="57F86961" w14:textId="77777777" w:rsidR="00E5009B" w:rsidRDefault="00E5009B" w:rsidP="00B22C18">
      <w:pPr>
        <w:pStyle w:val="FP"/>
        <w:keepNext/>
        <w:rPr>
          <w:i/>
        </w:rPr>
      </w:pPr>
      <w:r>
        <w:rPr>
          <w:i/>
        </w:rPr>
        <w:t>Zhang (Ericsson) provides r02 and co-sign</w:t>
      </w:r>
    </w:p>
    <w:p w14:paraId="5546C1CA" w14:textId="77777777" w:rsidR="00E5009B" w:rsidRDefault="00E5009B" w:rsidP="00B22C18">
      <w:pPr>
        <w:pStyle w:val="FP"/>
        <w:keepNext/>
        <w:rPr>
          <w:i/>
        </w:rPr>
      </w:pPr>
      <w:r>
        <w:rPr>
          <w:i/>
        </w:rPr>
        <w:t>Malla (NTT DOCOMO) replies to Zhang (Ericsson).</w:t>
      </w:r>
    </w:p>
    <w:p w14:paraId="0F057829"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Nokia objects to r02 and provides comments</w:t>
      </w:r>
    </w:p>
    <w:p w14:paraId="1A70B7FB" w14:textId="77777777" w:rsidR="00E5009B" w:rsidRDefault="00E5009B" w:rsidP="00B22C18">
      <w:pPr>
        <w:pStyle w:val="FP"/>
        <w:keepNext/>
        <w:rPr>
          <w:i/>
        </w:rPr>
      </w:pPr>
      <w:r>
        <w:rPr>
          <w:i/>
        </w:rPr>
        <w:t>Xiaoyan (CATT) provides r03</w:t>
      </w:r>
    </w:p>
    <w:p w14:paraId="2D7DA6F8" w14:textId="77777777" w:rsidR="00E5009B" w:rsidRDefault="00E5009B" w:rsidP="00B22C18">
      <w:pPr>
        <w:pStyle w:val="FP"/>
        <w:keepNext/>
        <w:rPr>
          <w:i/>
        </w:rPr>
      </w:pPr>
      <w:r>
        <w:rPr>
          <w:i/>
        </w:rPr>
        <w:t>Zhang (Ericsson) provides comments</w:t>
      </w:r>
    </w:p>
    <w:p w14:paraId="3D3418CF"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Nokia provided r04</w:t>
      </w:r>
    </w:p>
    <w:p w14:paraId="671EFEAB" w14:textId="77777777" w:rsidR="00E5009B" w:rsidRDefault="00E5009B" w:rsidP="00B22C18">
      <w:pPr>
        <w:pStyle w:val="FP"/>
        <w:keepNext/>
        <w:rPr>
          <w:i/>
        </w:rPr>
      </w:pPr>
      <w:r>
        <w:rPr>
          <w:i/>
        </w:rPr>
        <w:t>Vivian (vivo) is OK with r04, and provides r05 trying to merge S2-2200818 with this paper.</w:t>
      </w:r>
    </w:p>
    <w:p w14:paraId="0A618202" w14:textId="77777777" w:rsidR="00E5009B" w:rsidRDefault="00E5009B" w:rsidP="00B22C18">
      <w:pPr>
        <w:pStyle w:val="FP"/>
        <w:keepNext/>
        <w:rPr>
          <w:i/>
        </w:rPr>
      </w:pPr>
      <w:r>
        <w:rPr>
          <w:i/>
        </w:rPr>
        <w:t>Juan Zhang (Qualcomm) objects r05.</w:t>
      </w:r>
    </w:p>
    <w:p w14:paraId="7C6E048B" w14:textId="77777777" w:rsidR="00E5009B" w:rsidRDefault="00E5009B" w:rsidP="00B22C18">
      <w:pPr>
        <w:pStyle w:val="FP"/>
        <w:keepNext/>
        <w:rPr>
          <w:i/>
        </w:rPr>
      </w:pPr>
      <w:r>
        <w:rPr>
          <w:i/>
        </w:rPr>
        <w:t>Zhang (Ericsson) provides comments on r04</w:t>
      </w:r>
    </w:p>
    <w:p w14:paraId="1E779A4B" w14:textId="77777777" w:rsidR="00E5009B" w:rsidRDefault="00E5009B" w:rsidP="00B22C18">
      <w:pPr>
        <w:pStyle w:val="FP"/>
        <w:keepNext/>
        <w:rPr>
          <w:i/>
        </w:rPr>
      </w:pPr>
      <w:r>
        <w:rPr>
          <w:i/>
        </w:rPr>
        <w:t>Vivian replies to comment from Juan Zhang (Qualcomm) .</w:t>
      </w:r>
    </w:p>
    <w:p w14:paraId="23E8AD45"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Nokia replies to Zhang's comments.</w:t>
      </w:r>
    </w:p>
    <w:p w14:paraId="6EF9E867" w14:textId="77777777" w:rsidR="00E5009B" w:rsidRDefault="00E5009B" w:rsidP="00B22C18">
      <w:pPr>
        <w:pStyle w:val="FP"/>
        <w:keepNext/>
        <w:rPr>
          <w:i/>
        </w:rPr>
      </w:pPr>
      <w:r>
        <w:rPr>
          <w:i/>
        </w:rPr>
        <w:t>Xiaoyan (CATT) provides comments to r04.</w:t>
      </w:r>
    </w:p>
    <w:p w14:paraId="629E181E" w14:textId="77777777" w:rsidR="00E5009B" w:rsidRDefault="00E5009B" w:rsidP="00B22C18">
      <w:pPr>
        <w:pStyle w:val="FP"/>
        <w:keepNext/>
        <w:rPr>
          <w:i/>
        </w:rPr>
      </w:pPr>
      <w:r>
        <w:rPr>
          <w:i/>
        </w:rPr>
        <w:t>Juan Zhang (Qualcomm) replies to Vivian (vivo).</w:t>
      </w:r>
    </w:p>
    <w:p w14:paraId="1372BC69"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Nokia replies to comments from Xiaoyan (CATT)</w:t>
      </w:r>
    </w:p>
    <w:p w14:paraId="6B7E2CCD" w14:textId="77777777" w:rsidR="00E5009B" w:rsidRDefault="00E5009B" w:rsidP="00B22C18">
      <w:pPr>
        <w:pStyle w:val="FP"/>
        <w:keepNext/>
        <w:rPr>
          <w:i/>
        </w:rPr>
      </w:pPr>
      <w:r>
        <w:rPr>
          <w:i/>
        </w:rPr>
        <w:t>Zhang (Ericsson) provides r06</w:t>
      </w:r>
    </w:p>
    <w:p w14:paraId="712E1746" w14:textId="77777777" w:rsidR="00E5009B" w:rsidRDefault="00E5009B" w:rsidP="00B22C18">
      <w:pPr>
        <w:pStyle w:val="FP"/>
        <w:keepNext/>
        <w:rPr>
          <w:i/>
        </w:rPr>
      </w:pPr>
      <w:r>
        <w:rPr>
          <w:i/>
        </w:rPr>
        <w:t>Vivian (vivo) provides r07 with some editorial changes and adds vivo as co-signer.</w:t>
      </w:r>
    </w:p>
    <w:p w14:paraId="7C1BD3F5"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Nokia provides r08</w:t>
      </w:r>
    </w:p>
    <w:p w14:paraId="46B74B62"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provides comments.</w:t>
      </w:r>
    </w:p>
    <w:p w14:paraId="57E886C8" w14:textId="77777777" w:rsidR="00E5009B" w:rsidRDefault="00E5009B" w:rsidP="00B22C18">
      <w:pPr>
        <w:pStyle w:val="FP"/>
        <w:keepNext/>
        <w:rPr>
          <w:i/>
        </w:rPr>
      </w:pPr>
      <w:r>
        <w:rPr>
          <w:i/>
        </w:rPr>
        <w:t>==== 8.X, 9.X, 10.X Revisions Deadline ====</w:t>
      </w:r>
    </w:p>
    <w:p w14:paraId="01842C51"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replies to Ericsson</w:t>
      </w:r>
    </w:p>
    <w:p w14:paraId="30E5A816" w14:textId="77777777" w:rsidR="00E5009B" w:rsidRDefault="00E5009B" w:rsidP="00B22C18">
      <w:pPr>
        <w:pStyle w:val="FP"/>
        <w:keepNext/>
        <w:rPr>
          <w:i/>
        </w:rPr>
      </w:pPr>
      <w:r>
        <w:rPr>
          <w:i/>
        </w:rPr>
        <w:t>Juan Zhang (Qualcomm) is OK with r08.</w:t>
      </w:r>
    </w:p>
    <w:p w14:paraId="1D48E86B" w14:textId="77777777" w:rsidR="00E5009B" w:rsidRDefault="00E5009B" w:rsidP="00B22C18">
      <w:pPr>
        <w:pStyle w:val="FP"/>
        <w:keepNext/>
        <w:rPr>
          <w:i/>
        </w:rPr>
      </w:pPr>
      <w:r>
        <w:rPr>
          <w:i/>
        </w:rPr>
        <w:t xml:space="preserve">Fabio </w:t>
      </w:r>
      <w:proofErr w:type="spellStart"/>
      <w:r>
        <w:rPr>
          <w:i/>
        </w:rPr>
        <w:t>Giust</w:t>
      </w:r>
      <w:proofErr w:type="spellEnd"/>
      <w:r>
        <w:rPr>
          <w:i/>
        </w:rPr>
        <w:t xml:space="preserve"> (Nokia) replies to comments from Ericsson.</w:t>
      </w:r>
    </w:p>
    <w:p w14:paraId="235D0BF8" w14:textId="77777777" w:rsidR="00E5009B" w:rsidRDefault="00E5009B" w:rsidP="00B22C18">
      <w:pPr>
        <w:pStyle w:val="FP"/>
        <w:keepNext/>
        <w:rPr>
          <w:i/>
        </w:rPr>
      </w:pPr>
      <w:r>
        <w:rPr>
          <w:i/>
        </w:rPr>
        <w:t>Zhang (Ericsson) is OK with r07 and object r08</w:t>
      </w:r>
    </w:p>
    <w:p w14:paraId="359E140C" w14:textId="43A0F632" w:rsidR="00B22C18" w:rsidRPr="00856FAA" w:rsidRDefault="00E5009B" w:rsidP="00B22C18">
      <w:pPr>
        <w:pStyle w:val="FP"/>
        <w:keepNext/>
        <w:rPr>
          <w:i/>
        </w:rPr>
      </w:pPr>
      <w:r>
        <w:rPr>
          <w:i/>
        </w:rPr>
        <w:t>==== 8.X, 9.X, 10.X Final Deadline ====</w:t>
      </w:r>
    </w:p>
    <w:p w14:paraId="0C73D91E" w14:textId="77777777" w:rsidR="00B22C18" w:rsidRPr="00856FAA" w:rsidRDefault="00B22C18" w:rsidP="00B22C18">
      <w:pPr>
        <w:pStyle w:val="FP"/>
        <w:keepNext/>
        <w:rPr>
          <w:i/>
        </w:rPr>
      </w:pPr>
    </w:p>
    <w:p w14:paraId="535D15AF" w14:textId="77777777" w:rsidR="00B22C18" w:rsidRPr="00011C4F" w:rsidRDefault="00B22C18" w:rsidP="00B22C18">
      <w:pPr>
        <w:keepNext/>
        <w:rPr>
          <w:b/>
          <w:bCs/>
        </w:rPr>
      </w:pPr>
      <w:r w:rsidRPr="00011C4F">
        <w:rPr>
          <w:b/>
          <w:bCs/>
        </w:rPr>
        <w:t>Discussion and conclusion:</w:t>
      </w:r>
    </w:p>
    <w:p w14:paraId="3515C6D9" w14:textId="34AE50F5" w:rsidR="00B22C18" w:rsidRPr="00B22C18" w:rsidRDefault="00B22C18" w:rsidP="00B22C18">
      <w:r>
        <w:t xml:space="preserve">Ericsson had objected to </w:t>
      </w:r>
      <w:r>
        <w:rPr>
          <w:color w:val="0000FF"/>
        </w:rPr>
        <w:t>S2</w:t>
      </w:r>
      <w:r>
        <w:rPr>
          <w:color w:val="0000FF"/>
        </w:rPr>
        <w:noBreakHyphen/>
        <w:t>2201072</w:t>
      </w:r>
      <w:r w:rsidRPr="00B22C18">
        <w:rPr>
          <w:color w:val="0000FF"/>
        </w:rPr>
        <w:t>r08</w:t>
      </w:r>
      <w:r>
        <w:t xml:space="preserve"> but it was marked as approved. Nokia could agree r07, but </w:t>
      </w:r>
      <w:r w:rsidRPr="004D47DD">
        <w:rPr>
          <w:color w:val="0000FF"/>
        </w:rPr>
        <w:t>S2-2201621</w:t>
      </w:r>
      <w:r>
        <w:t xml:space="preserve"> had already been uploaded. </w:t>
      </w:r>
      <w:r w:rsidRPr="004D47DD">
        <w:rPr>
          <w:color w:val="0000FF"/>
        </w:rPr>
        <w:t>S2-2201621</w:t>
      </w:r>
      <w:r>
        <w:t xml:space="preserve"> was then revised to</w:t>
      </w:r>
      <w:r w:rsidRPr="004D47DD">
        <w:rPr>
          <w:color w:val="0000FF"/>
        </w:rPr>
        <w:t xml:space="preserve"> S2-2201861</w:t>
      </w:r>
      <w:r>
        <w:t xml:space="preserve">, which was </w:t>
      </w:r>
      <w:r w:rsidRPr="00C3284B">
        <w:rPr>
          <w:color w:val="FF0000"/>
          <w:lang w:eastAsia="en-US"/>
        </w:rPr>
        <w:t>approved</w:t>
      </w:r>
      <w:r>
        <w:t>.</w:t>
      </w:r>
    </w:p>
    <w:p w14:paraId="2829619A" w14:textId="5692180D" w:rsidR="0081223E" w:rsidRDefault="0081223E" w:rsidP="004F3641"/>
    <w:p w14:paraId="00F45CF9" w14:textId="11AB598B" w:rsidR="00B22C18" w:rsidRDefault="00B22C18" w:rsidP="00B22C18">
      <w:pPr>
        <w:keepNext/>
        <w:pBdr>
          <w:top w:val="single" w:sz="4" w:space="1" w:color="auto"/>
        </w:pBdr>
      </w:pPr>
      <w:r>
        <w:rPr>
          <w:color w:val="0000FF"/>
        </w:rPr>
        <w:t>TD S2</w:t>
      </w:r>
      <w:r>
        <w:rPr>
          <w:color w:val="0000FF"/>
        </w:rPr>
        <w:noBreakHyphen/>
        <w:t>2200992</w:t>
      </w:r>
      <w:r>
        <w:t xml:space="preserve"> (P-CR) </w:t>
      </w:r>
      <w:r w:rsidR="004D47DD">
        <w:t>New key issue: KI for objective #4 -Improved Network control of the UE behaviour control. (Source: Nokia, Nokia Shanghai Bell.)</w:t>
      </w:r>
    </w:p>
    <w:p w14:paraId="399F6CDD" w14:textId="65CE8FCE" w:rsidR="00B22C18" w:rsidRPr="00011C4F" w:rsidRDefault="00E5009B" w:rsidP="00B22C18">
      <w:pPr>
        <w:pStyle w:val="FP"/>
        <w:keepNext/>
        <w:rPr>
          <w:b/>
          <w:i/>
        </w:rPr>
      </w:pPr>
      <w:r>
        <w:rPr>
          <w:b/>
          <w:i/>
        </w:rPr>
        <w:t>C</w:t>
      </w:r>
      <w:r w:rsidR="00B22C18" w:rsidRPr="00011C4F">
        <w:rPr>
          <w:b/>
          <w:i/>
        </w:rPr>
        <w:t>omments:</w:t>
      </w:r>
    </w:p>
    <w:p w14:paraId="4EB0F879" w14:textId="1888A78B" w:rsidR="00B22C18" w:rsidRPr="00E5009B" w:rsidRDefault="00E5009B" w:rsidP="00B22C18">
      <w:pPr>
        <w:pStyle w:val="FP"/>
        <w:keepNext/>
        <w:rPr>
          <w:i/>
          <w:iCs/>
        </w:rPr>
      </w:pPr>
      <w:r w:rsidRPr="00E5009B">
        <w:rPr>
          <w:i/>
          <w:iCs/>
        </w:rPr>
        <w:t xml:space="preserve">r06 agreed. Revised to </w:t>
      </w:r>
      <w:r w:rsidRPr="00E5009B">
        <w:rPr>
          <w:i/>
          <w:iCs/>
          <w:color w:val="0000FF"/>
        </w:rPr>
        <w:t>S2-2201351</w:t>
      </w:r>
      <w:r w:rsidRPr="00E5009B">
        <w:rPr>
          <w:i/>
          <w:iCs/>
        </w:rPr>
        <w:t xml:space="preserve">, merging </w:t>
      </w:r>
      <w:r w:rsidRPr="00E5009B">
        <w:rPr>
          <w:i/>
          <w:iCs/>
          <w:color w:val="0000FF"/>
        </w:rPr>
        <w:t>S2-2200984</w:t>
      </w:r>
      <w:r w:rsidRPr="00E5009B">
        <w:rPr>
          <w:i/>
          <w:iCs/>
        </w:rPr>
        <w:t xml:space="preserve"> and </w:t>
      </w:r>
      <w:r w:rsidRPr="00E5009B">
        <w:rPr>
          <w:i/>
          <w:iCs/>
          <w:color w:val="0000FF"/>
        </w:rPr>
        <w:t>S2-220019</w:t>
      </w:r>
      <w:r w:rsidRPr="00E5009B">
        <w:rPr>
          <w:i/>
          <w:iCs/>
        </w:rPr>
        <w:t>1.</w:t>
      </w:r>
    </w:p>
    <w:p w14:paraId="4D903BF6" w14:textId="77777777" w:rsidR="00E5009B" w:rsidRPr="00856FAA" w:rsidRDefault="00E5009B" w:rsidP="00B22C18">
      <w:pPr>
        <w:pStyle w:val="FP"/>
        <w:keepNext/>
        <w:rPr>
          <w:i/>
        </w:rPr>
      </w:pPr>
    </w:p>
    <w:p w14:paraId="7639172A" w14:textId="77777777" w:rsidR="00B22C18" w:rsidRPr="00011C4F" w:rsidRDefault="00B22C18" w:rsidP="00B22C18">
      <w:pPr>
        <w:keepNext/>
        <w:rPr>
          <w:b/>
          <w:bCs/>
        </w:rPr>
      </w:pPr>
      <w:r w:rsidRPr="00011C4F">
        <w:rPr>
          <w:b/>
          <w:bCs/>
        </w:rPr>
        <w:t>Discussion and conclusion:</w:t>
      </w:r>
    </w:p>
    <w:p w14:paraId="073AA4F7" w14:textId="75B09F99" w:rsidR="00B22C18" w:rsidRPr="00B22C18" w:rsidRDefault="00B22C18" w:rsidP="00B22C18">
      <w:r>
        <w:t xml:space="preserve">Apple commented that they had objections to r06 but it had been agreed, but they could accept r08. Huawei objected to r08 and preferred keeping r06 as acceptance of r08 was dependent on another document being agreed and r06 is considered a compromise. </w:t>
      </w:r>
      <w:r>
        <w:rPr>
          <w:color w:val="0000FF"/>
        </w:rPr>
        <w:t>S2</w:t>
      </w:r>
      <w:r>
        <w:rPr>
          <w:color w:val="0000FF"/>
        </w:rPr>
        <w:noBreakHyphen/>
        <w:t>2200992</w:t>
      </w:r>
      <w:r>
        <w:t xml:space="preserve"> was then postponed and the revision in </w:t>
      </w:r>
      <w:r w:rsidRPr="00B22C18">
        <w:rPr>
          <w:color w:val="0000FF"/>
        </w:rPr>
        <w:t>S2-2201351</w:t>
      </w:r>
      <w:r>
        <w:t xml:space="preserve"> was </w:t>
      </w:r>
      <w:r w:rsidRPr="00B22C18">
        <w:rPr>
          <w:color w:val="FF0000"/>
        </w:rPr>
        <w:t>withdrawn</w:t>
      </w:r>
      <w:r>
        <w:t>.</w:t>
      </w:r>
    </w:p>
    <w:p w14:paraId="3DB19306" w14:textId="60622106" w:rsidR="0081223E" w:rsidRDefault="0081223E" w:rsidP="004F3641"/>
    <w:p w14:paraId="5202BAF0" w14:textId="22D032E1" w:rsidR="00B22C18" w:rsidRDefault="00B22C18" w:rsidP="00B22C18">
      <w:pPr>
        <w:keepNext/>
        <w:pBdr>
          <w:top w:val="single" w:sz="4" w:space="1" w:color="auto"/>
        </w:pBdr>
      </w:pPr>
      <w:r>
        <w:rPr>
          <w:color w:val="0000FF"/>
        </w:rPr>
        <w:lastRenderedPageBreak/>
        <w:t>TD S2</w:t>
      </w:r>
      <w:r>
        <w:rPr>
          <w:color w:val="0000FF"/>
        </w:rPr>
        <w:noBreakHyphen/>
        <w:t>2201819</w:t>
      </w:r>
      <w:r>
        <w:t xml:space="preserve"> (P-CR) </w:t>
      </w:r>
      <w:r w:rsidR="00E5009B">
        <w:t>New Key Issues for supporting AI/ML training/inference/splitting/sharing operation. (Source: ETSI, OPPO)</w:t>
      </w:r>
    </w:p>
    <w:p w14:paraId="4DCA7B28" w14:textId="3AA1E935" w:rsidR="00B22C18" w:rsidRPr="00011C4F" w:rsidRDefault="00E5009B" w:rsidP="00B22C18">
      <w:pPr>
        <w:pStyle w:val="FP"/>
        <w:keepNext/>
        <w:rPr>
          <w:b/>
          <w:i/>
        </w:rPr>
      </w:pPr>
      <w:r>
        <w:rPr>
          <w:b/>
          <w:i/>
        </w:rPr>
        <w:t>C</w:t>
      </w:r>
      <w:r w:rsidR="00B22C18" w:rsidRPr="00011C4F">
        <w:rPr>
          <w:b/>
          <w:i/>
        </w:rPr>
        <w:t>omments:</w:t>
      </w:r>
    </w:p>
    <w:p w14:paraId="12152177" w14:textId="3F411355" w:rsidR="00B22C18" w:rsidRDefault="00E5009B" w:rsidP="00B22C18">
      <w:pPr>
        <w:pStyle w:val="FP"/>
        <w:keepNext/>
        <w:rPr>
          <w:i/>
        </w:rPr>
      </w:pPr>
      <w:r>
        <w:rPr>
          <w:i/>
        </w:rPr>
        <w:t xml:space="preserve">Revision of </w:t>
      </w:r>
      <w:r w:rsidRPr="00E5009B">
        <w:rPr>
          <w:i/>
          <w:color w:val="0000FF"/>
        </w:rPr>
        <w:t>S2-2200352r23</w:t>
      </w:r>
      <w:r>
        <w:rPr>
          <w:i/>
        </w:rPr>
        <w:t xml:space="preserve">, merging </w:t>
      </w:r>
      <w:r w:rsidRPr="00E5009B">
        <w:rPr>
          <w:i/>
          <w:color w:val="0000FF"/>
        </w:rPr>
        <w:t>S2-2200292</w:t>
      </w:r>
      <w:r>
        <w:rPr>
          <w:i/>
        </w:rPr>
        <w:t xml:space="preserve"> and </w:t>
      </w:r>
      <w:r w:rsidRPr="00E5009B">
        <w:rPr>
          <w:i/>
          <w:color w:val="0000FF"/>
        </w:rPr>
        <w:t>S2-2200171</w:t>
      </w:r>
      <w:r>
        <w:rPr>
          <w:i/>
        </w:rPr>
        <w:t xml:space="preserve"> (Approved).</w:t>
      </w:r>
    </w:p>
    <w:p w14:paraId="3E8F837D" w14:textId="77777777" w:rsidR="00E5009B" w:rsidRPr="00856FAA" w:rsidRDefault="00E5009B" w:rsidP="00B22C18">
      <w:pPr>
        <w:pStyle w:val="FP"/>
        <w:keepNext/>
        <w:rPr>
          <w:i/>
        </w:rPr>
      </w:pPr>
    </w:p>
    <w:p w14:paraId="4FB1809C" w14:textId="77777777" w:rsidR="00B22C18" w:rsidRPr="00011C4F" w:rsidRDefault="00B22C18" w:rsidP="00B22C18">
      <w:pPr>
        <w:keepNext/>
        <w:rPr>
          <w:b/>
          <w:bCs/>
        </w:rPr>
      </w:pPr>
      <w:r w:rsidRPr="00011C4F">
        <w:rPr>
          <w:b/>
          <w:bCs/>
        </w:rPr>
        <w:t>Discussion and conclusion:</w:t>
      </w:r>
    </w:p>
    <w:p w14:paraId="679FCB38" w14:textId="25094BA2" w:rsidR="00B22C18" w:rsidRPr="00E9412C" w:rsidRDefault="00B22C18" w:rsidP="00B22C18">
      <w:r>
        <w:t xml:space="preserve">ETRI </w:t>
      </w:r>
      <w:r w:rsidR="00E9412C">
        <w:t>asked to use</w:t>
      </w:r>
      <w:r w:rsidR="00E9412C" w:rsidRPr="00E9412C">
        <w:t xml:space="preserve"> </w:t>
      </w:r>
      <w:r w:rsidR="00E9412C" w:rsidRPr="00E9412C">
        <w:rPr>
          <w:color w:val="0000FF"/>
        </w:rPr>
        <w:t>S2-2200352r22</w:t>
      </w:r>
      <w:r w:rsidR="00E9412C">
        <w:t xml:space="preserve"> instead of </w:t>
      </w:r>
      <w:r w:rsidR="00E9412C" w:rsidRPr="00E9412C">
        <w:rPr>
          <w:color w:val="0000FF"/>
        </w:rPr>
        <w:t>S2-2200352r23</w:t>
      </w:r>
      <w:r w:rsidR="00E9412C">
        <w:t xml:space="preserve">. Samsung asked to be added to the sources of </w:t>
      </w:r>
      <w:r w:rsidR="00E9412C">
        <w:rPr>
          <w:color w:val="0000FF"/>
        </w:rPr>
        <w:t>S2</w:t>
      </w:r>
      <w:r w:rsidR="00E9412C">
        <w:rPr>
          <w:color w:val="0000FF"/>
        </w:rPr>
        <w:noBreakHyphen/>
        <w:t>2201819</w:t>
      </w:r>
      <w:r w:rsidR="00E9412C">
        <w:t xml:space="preserve">. </w:t>
      </w:r>
      <w:r w:rsidR="00E9412C" w:rsidRPr="00E9412C">
        <w:rPr>
          <w:color w:val="0000FF"/>
        </w:rPr>
        <w:t>S2-2200352r22</w:t>
      </w:r>
      <w:r w:rsidR="00E9412C">
        <w:t xml:space="preserve"> was agreed and the revision in </w:t>
      </w:r>
      <w:r w:rsidR="00E9412C">
        <w:rPr>
          <w:color w:val="0000FF"/>
        </w:rPr>
        <w:t>S2</w:t>
      </w:r>
      <w:r w:rsidR="00E9412C">
        <w:rPr>
          <w:color w:val="0000FF"/>
        </w:rPr>
        <w:noBreakHyphen/>
        <w:t>2201819</w:t>
      </w:r>
      <w:r w:rsidR="00E9412C">
        <w:t xml:space="preserve"> was </w:t>
      </w:r>
      <w:r w:rsidR="00E9412C" w:rsidRPr="00C3284B">
        <w:rPr>
          <w:color w:val="FF0000"/>
          <w:lang w:eastAsia="en-US"/>
        </w:rPr>
        <w:t>approved</w:t>
      </w:r>
      <w:r w:rsidR="00E9412C">
        <w:t>.</w:t>
      </w:r>
    </w:p>
    <w:p w14:paraId="2F99C6D6" w14:textId="28C89944" w:rsidR="0081223E" w:rsidRDefault="0081223E" w:rsidP="004F3641"/>
    <w:p w14:paraId="32AC89E4" w14:textId="23A3C1F5" w:rsidR="00E9412C" w:rsidRPr="00E5009B" w:rsidRDefault="0064061C" w:rsidP="0064061C">
      <w:pPr>
        <w:pStyle w:val="Heading1"/>
      </w:pPr>
      <w:r>
        <w:t>2</w:t>
      </w:r>
      <w:r>
        <w:tab/>
      </w:r>
      <w:r w:rsidR="00E9412C" w:rsidRPr="00E5009B">
        <w:t>Open documents:</w:t>
      </w:r>
    </w:p>
    <w:p w14:paraId="3E300BE7" w14:textId="3ED09251" w:rsidR="00E5009B" w:rsidRPr="00E5009B" w:rsidRDefault="00E5009B" w:rsidP="00E5009B">
      <w:pPr>
        <w:keepNext/>
        <w:pBdr>
          <w:top w:val="single" w:sz="4" w:space="1" w:color="auto"/>
        </w:pBdr>
      </w:pPr>
      <w:r>
        <w:rPr>
          <w:color w:val="0000FF"/>
        </w:rPr>
        <w:t>TD S2</w:t>
      </w:r>
      <w:r>
        <w:rPr>
          <w:color w:val="0000FF"/>
        </w:rPr>
        <w:noBreakHyphen/>
        <w:t>2200004</w:t>
      </w:r>
      <w:r>
        <w:t xml:space="preserve"> (LS In) LS from SA WG3: Reply LS on UE location aspects in NTN.</w:t>
      </w:r>
    </w:p>
    <w:p w14:paraId="3F9BA181" w14:textId="77777777" w:rsidR="00E5009B" w:rsidRPr="00011C4F" w:rsidRDefault="00E5009B" w:rsidP="00E5009B">
      <w:pPr>
        <w:keepNext/>
        <w:rPr>
          <w:b/>
          <w:bCs/>
        </w:rPr>
      </w:pPr>
      <w:r w:rsidRPr="00011C4F">
        <w:rPr>
          <w:b/>
          <w:bCs/>
        </w:rPr>
        <w:t>Discussion and conclusion:</w:t>
      </w:r>
    </w:p>
    <w:p w14:paraId="44580182" w14:textId="251D11B0" w:rsidR="00E9412C" w:rsidRDefault="00E5009B" w:rsidP="004F3641">
      <w:r>
        <w:t>This was R</w:t>
      </w:r>
      <w:r w:rsidR="00E9412C">
        <w:t>eplied to</w:t>
      </w:r>
      <w:r>
        <w:t xml:space="preserve"> in </w:t>
      </w:r>
      <w:r w:rsidRPr="00E5009B">
        <w:rPr>
          <w:color w:val="0000FF"/>
        </w:rPr>
        <w:t>S2-2201539</w:t>
      </w:r>
      <w:r>
        <w:t>.</w:t>
      </w:r>
    </w:p>
    <w:p w14:paraId="6A3D8747" w14:textId="64CB34BA" w:rsidR="00E5009B" w:rsidRPr="00E5009B" w:rsidRDefault="00E5009B" w:rsidP="00E5009B">
      <w:pPr>
        <w:keepNext/>
        <w:pBdr>
          <w:top w:val="single" w:sz="4" w:space="1" w:color="auto"/>
        </w:pBdr>
      </w:pPr>
      <w:r>
        <w:rPr>
          <w:color w:val="0000FF"/>
        </w:rPr>
        <w:t>TD S2</w:t>
      </w:r>
      <w:r>
        <w:rPr>
          <w:color w:val="0000FF"/>
        </w:rPr>
        <w:noBreakHyphen/>
        <w:t>2200027</w:t>
      </w:r>
      <w:r>
        <w:t xml:space="preserve"> (LS In) LS from SA WG3: Reply LS on UE location aspects in NTN.</w:t>
      </w:r>
    </w:p>
    <w:p w14:paraId="26D3F394" w14:textId="77777777" w:rsidR="00E5009B" w:rsidRPr="00011C4F" w:rsidRDefault="00E5009B" w:rsidP="00E5009B">
      <w:pPr>
        <w:keepNext/>
        <w:rPr>
          <w:b/>
          <w:bCs/>
        </w:rPr>
      </w:pPr>
      <w:r w:rsidRPr="00011C4F">
        <w:rPr>
          <w:b/>
          <w:bCs/>
        </w:rPr>
        <w:t>Discussion and conclusion:</w:t>
      </w:r>
    </w:p>
    <w:p w14:paraId="07AC51C1" w14:textId="77777777" w:rsidR="00E5009B" w:rsidRDefault="00E5009B" w:rsidP="00E5009B">
      <w:r>
        <w:t xml:space="preserve">This was Replied to in </w:t>
      </w:r>
      <w:r w:rsidRPr="00E5009B">
        <w:rPr>
          <w:color w:val="0000FF"/>
        </w:rPr>
        <w:t>S2-2201539</w:t>
      </w:r>
      <w:r>
        <w:t>.</w:t>
      </w:r>
    </w:p>
    <w:p w14:paraId="3E50F43D" w14:textId="77777777" w:rsidR="00E5009B" w:rsidRDefault="00E5009B" w:rsidP="004F3641"/>
    <w:p w14:paraId="2BE919F8" w14:textId="77777777" w:rsidR="0062561E" w:rsidRDefault="0062561E" w:rsidP="0062561E">
      <w:pPr>
        <w:keepNext/>
        <w:pBdr>
          <w:top w:val="single" w:sz="4" w:space="1" w:color="auto"/>
        </w:pBdr>
      </w:pPr>
      <w:r>
        <w:rPr>
          <w:color w:val="0000FF"/>
        </w:rPr>
        <w:t>TD S2</w:t>
      </w:r>
      <w:r>
        <w:rPr>
          <w:color w:val="0000FF"/>
        </w:rPr>
        <w:noBreakHyphen/>
        <w:t>2201751</w:t>
      </w:r>
      <w:r>
        <w:t xml:space="preserve"> (P-CR) Key issue (WT#5): NPN supports of providing access to localized services. (Source: Ericsson, </w:t>
      </w:r>
      <w:proofErr w:type="spellStart"/>
      <w:r>
        <w:t>Futurewei</w:t>
      </w:r>
      <w:proofErr w:type="spellEnd"/>
      <w:r>
        <w:t>)</w:t>
      </w:r>
    </w:p>
    <w:p w14:paraId="18A9F1BD" w14:textId="77777777" w:rsidR="00854310" w:rsidRPr="00011C4F" w:rsidRDefault="00854310" w:rsidP="00854310">
      <w:pPr>
        <w:pStyle w:val="FP"/>
        <w:keepNext/>
        <w:rPr>
          <w:b/>
          <w:i/>
        </w:rPr>
      </w:pPr>
      <w:r>
        <w:rPr>
          <w:b/>
          <w:i/>
        </w:rPr>
        <w:t>C</w:t>
      </w:r>
      <w:r w:rsidRPr="00011C4F">
        <w:rPr>
          <w:b/>
          <w:i/>
        </w:rPr>
        <w:t>omments:</w:t>
      </w:r>
    </w:p>
    <w:p w14:paraId="4AABB00F" w14:textId="468DC898" w:rsidR="00854310" w:rsidRDefault="00854310" w:rsidP="00854310">
      <w:pPr>
        <w:pStyle w:val="FP"/>
        <w:keepNext/>
        <w:rPr>
          <w:i/>
        </w:rPr>
      </w:pPr>
      <w:r>
        <w:rPr>
          <w:i/>
        </w:rPr>
        <w:t xml:space="preserve">Revision of </w:t>
      </w:r>
      <w:r w:rsidRPr="00854310">
        <w:rPr>
          <w:i/>
          <w:color w:val="0000FF"/>
        </w:rPr>
        <w:t>S2-2200491r22</w:t>
      </w:r>
      <w:r>
        <w:rPr>
          <w:i/>
        </w:rPr>
        <w:t xml:space="preserve">, merging </w:t>
      </w:r>
      <w:r w:rsidRPr="00854310">
        <w:rPr>
          <w:i/>
          <w:color w:val="0000FF"/>
        </w:rPr>
        <w:t>S2-220090</w:t>
      </w:r>
      <w:r>
        <w:rPr>
          <w:i/>
        </w:rPr>
        <w:t xml:space="preserve">3, </w:t>
      </w:r>
      <w:r w:rsidRPr="00854310">
        <w:rPr>
          <w:i/>
          <w:color w:val="0000FF"/>
        </w:rPr>
        <w:t>S2-2200520</w:t>
      </w:r>
      <w:r>
        <w:rPr>
          <w:i/>
        </w:rPr>
        <w:t xml:space="preserve">, </w:t>
      </w:r>
      <w:r w:rsidRPr="00854310">
        <w:rPr>
          <w:i/>
          <w:color w:val="0000FF"/>
        </w:rPr>
        <w:t>S2-2200521</w:t>
      </w:r>
      <w:r>
        <w:rPr>
          <w:i/>
        </w:rPr>
        <w:t xml:space="preserve">, </w:t>
      </w:r>
      <w:r w:rsidRPr="00854310">
        <w:rPr>
          <w:i/>
          <w:color w:val="0000FF"/>
        </w:rPr>
        <w:t>S2-2200750</w:t>
      </w:r>
      <w:r>
        <w:rPr>
          <w:i/>
        </w:rPr>
        <w:t xml:space="preserve"> and </w:t>
      </w:r>
      <w:r w:rsidRPr="00854310">
        <w:rPr>
          <w:i/>
          <w:color w:val="0000FF"/>
        </w:rPr>
        <w:t>S2-2200839</w:t>
      </w:r>
      <w:r>
        <w:rPr>
          <w:i/>
        </w:rPr>
        <w:t>. (Approved)</w:t>
      </w:r>
    </w:p>
    <w:p w14:paraId="378E0578" w14:textId="77777777" w:rsidR="00854310" w:rsidRPr="00856FAA" w:rsidRDefault="00854310" w:rsidP="00854310">
      <w:pPr>
        <w:pStyle w:val="FP"/>
        <w:keepNext/>
        <w:rPr>
          <w:i/>
        </w:rPr>
      </w:pPr>
    </w:p>
    <w:p w14:paraId="7AB35DA1" w14:textId="77777777" w:rsidR="0062561E" w:rsidRPr="00011C4F" w:rsidRDefault="0062561E" w:rsidP="0062561E">
      <w:pPr>
        <w:keepNext/>
        <w:rPr>
          <w:b/>
          <w:bCs/>
        </w:rPr>
      </w:pPr>
      <w:r w:rsidRPr="00011C4F">
        <w:rPr>
          <w:b/>
          <w:bCs/>
        </w:rPr>
        <w:t>Discussion and conclusion:</w:t>
      </w:r>
    </w:p>
    <w:p w14:paraId="5C5E8681" w14:textId="2BCB8CA6" w:rsidR="0062561E" w:rsidRDefault="00E5009B" w:rsidP="0062561E">
      <w:r>
        <w:t xml:space="preserve">It was clarified that </w:t>
      </w:r>
      <w:r w:rsidR="006435B9">
        <w:rPr>
          <w:color w:val="0000FF"/>
        </w:rPr>
        <w:t>S2</w:t>
      </w:r>
      <w:r w:rsidR="006435B9">
        <w:rPr>
          <w:color w:val="0000FF"/>
        </w:rPr>
        <w:noBreakHyphen/>
        <w:t>2200491</w:t>
      </w:r>
      <w:r w:rsidR="0062561E">
        <w:t xml:space="preserve"> </w:t>
      </w:r>
      <w:r w:rsidR="006435B9">
        <w:t>had been</w:t>
      </w:r>
      <w:r w:rsidR="0062561E">
        <w:t xml:space="preserve"> </w:t>
      </w:r>
      <w:r w:rsidR="006435B9" w:rsidRPr="00C3284B">
        <w:rPr>
          <w:color w:val="0000FF"/>
        </w:rPr>
        <w:t>noted</w:t>
      </w:r>
      <w:r w:rsidR="0062561E">
        <w:t xml:space="preserve"> at CC#</w:t>
      </w:r>
      <w:r w:rsidR="00854310">
        <w:t>4</w:t>
      </w:r>
      <w:r w:rsidR="0062561E">
        <w:t xml:space="preserve"> and</w:t>
      </w:r>
      <w:r>
        <w:t xml:space="preserve"> the allocated revision in</w:t>
      </w:r>
      <w:r w:rsidR="0062561E">
        <w:t xml:space="preserve"> </w:t>
      </w:r>
      <w:r w:rsidR="006435B9">
        <w:rPr>
          <w:color w:val="0000FF"/>
        </w:rPr>
        <w:t>S2</w:t>
      </w:r>
      <w:r w:rsidR="006435B9">
        <w:rPr>
          <w:color w:val="0000FF"/>
        </w:rPr>
        <w:noBreakHyphen/>
        <w:t>2201751</w:t>
      </w:r>
      <w:r w:rsidR="0062561E">
        <w:t xml:space="preserve"> was </w:t>
      </w:r>
      <w:r w:rsidR="0062561E" w:rsidRPr="006435B9">
        <w:rPr>
          <w:color w:val="FF0000"/>
        </w:rPr>
        <w:t>withdrawn</w:t>
      </w:r>
      <w:r w:rsidR="0062561E">
        <w:t xml:space="preserve">. </w:t>
      </w:r>
      <w:r w:rsidR="00854310">
        <w:rPr>
          <w:color w:val="0000FF"/>
        </w:rPr>
        <w:t xml:space="preserve">r22 of </w:t>
      </w:r>
      <w:r w:rsidR="006435B9">
        <w:rPr>
          <w:color w:val="0000FF"/>
        </w:rPr>
        <w:t>S2</w:t>
      </w:r>
      <w:r w:rsidR="006435B9">
        <w:rPr>
          <w:color w:val="0000FF"/>
        </w:rPr>
        <w:noBreakHyphen/>
        <w:t>2200491</w:t>
      </w:r>
      <w:r w:rsidR="0062561E">
        <w:t xml:space="preserve"> was revised</w:t>
      </w:r>
      <w:r w:rsidR="006435B9" w:rsidRPr="006435B9">
        <w:t xml:space="preserve"> </w:t>
      </w:r>
      <w:r w:rsidR="006435B9">
        <w:t>at this CC#5</w:t>
      </w:r>
      <w:r w:rsidR="0062561E">
        <w:t xml:space="preserve"> into </w:t>
      </w:r>
      <w:r w:rsidRPr="00E5009B">
        <w:rPr>
          <w:color w:val="0000FF"/>
        </w:rPr>
        <w:t>S2</w:t>
      </w:r>
      <w:r w:rsidRPr="00E5009B">
        <w:rPr>
          <w:color w:val="0000FF"/>
        </w:rPr>
        <w:noBreakHyphen/>
        <w:t>220</w:t>
      </w:r>
      <w:r w:rsidR="0062561E" w:rsidRPr="00E5009B">
        <w:rPr>
          <w:color w:val="0000FF"/>
        </w:rPr>
        <w:t>1860</w:t>
      </w:r>
      <w:r w:rsidR="0062561E">
        <w:t>.</w:t>
      </w:r>
    </w:p>
    <w:p w14:paraId="0F9BE057" w14:textId="77777777" w:rsidR="00771372" w:rsidRPr="00CA4BD5" w:rsidRDefault="00771372" w:rsidP="00011C4F"/>
    <w:p w14:paraId="3EA6875E" w14:textId="0F1C1237" w:rsidR="004F3641" w:rsidRDefault="00FC3E14" w:rsidP="00DD3ABC">
      <w:pPr>
        <w:pStyle w:val="Heading1"/>
      </w:pPr>
      <w:r>
        <w:t>3</w:t>
      </w:r>
      <w:r w:rsidR="004F3641">
        <w:tab/>
      </w:r>
      <w:proofErr w:type="spellStart"/>
      <w:r w:rsidR="004F3641">
        <w:t>AoB</w:t>
      </w:r>
      <w:proofErr w:type="spellEnd"/>
    </w:p>
    <w:p w14:paraId="570C7DCA" w14:textId="3BE92ADA" w:rsidR="00245CBA" w:rsidRDefault="0062561E" w:rsidP="00676894">
      <w:r>
        <w:t>Nokia commented that there seems to be a practice of allowing simple changes to documents that can be done in the Chair notes before the conference calls to save time and asked whether this can be extended to all Chair notes. This may be discussed off-line.</w:t>
      </w:r>
    </w:p>
    <w:p w14:paraId="7B1DB280" w14:textId="27526281" w:rsidR="0062561E" w:rsidRDefault="0062561E" w:rsidP="00676894">
      <w:r>
        <w:t xml:space="preserve">Nokia asked what is expected to be on the agenda for the </w:t>
      </w:r>
      <w:r w:rsidRPr="006435B9">
        <w:t>April</w:t>
      </w:r>
      <w:r>
        <w:t xml:space="preserve"> and May meetings. The SA</w:t>
      </w:r>
      <w:r w:rsidR="006435B9">
        <w:t> WG2</w:t>
      </w:r>
      <w:r>
        <w:t xml:space="preserve"> Chair will need time to determine this and will send out the agenda as soon as possible. </w:t>
      </w:r>
    </w:p>
    <w:p w14:paraId="46C3400D" w14:textId="5045D6B8" w:rsidR="0062561E" w:rsidRPr="00245CBA" w:rsidRDefault="0062561E" w:rsidP="00676894">
      <w:r>
        <w:t>Thales asked what needs to be done for the updated TRs which were sent for comments. These should be sent to the e-mail list for checking and</w:t>
      </w:r>
      <w:r w:rsidR="00B848AC">
        <w:t xml:space="preserve"> the</w:t>
      </w:r>
      <w:r>
        <w:t xml:space="preserve"> final version sent to MCC for </w:t>
      </w:r>
      <w:r w:rsidR="006435B9">
        <w:t>editing</w:t>
      </w:r>
      <w:r>
        <w:t xml:space="preserve"> and </w:t>
      </w:r>
      <w:r w:rsidR="006435B9">
        <w:t>upload to 3GU.</w:t>
      </w:r>
    </w:p>
    <w:p w14:paraId="1806673C" w14:textId="2414D2AD" w:rsidR="00FC3E14" w:rsidRDefault="006435B9" w:rsidP="00676894">
      <w:r>
        <w:t xml:space="preserve">All WI Status Reports were marked as pre-noted and should be uploaded to the INBOX when ready. The deadline for uploading </w:t>
      </w:r>
      <w:r w:rsidR="00B848AC">
        <w:t xml:space="preserve">approved </w:t>
      </w:r>
      <w:r>
        <w:t>documents is Monday 28 February, 17.00 UTC.</w:t>
      </w:r>
      <w:r w:rsidR="00B848AC">
        <w:t xml:space="preserve"> . The deadline for uploading the WI status report is Tuesday 1 March, 17.00 UTC.</w:t>
      </w:r>
    </w:p>
    <w:p w14:paraId="4A099C8E" w14:textId="77777777" w:rsidR="006435B9" w:rsidRPr="00CA4BD5" w:rsidRDefault="006435B9" w:rsidP="00676894"/>
    <w:p w14:paraId="7C2BEC0C" w14:textId="1E0B2D7E" w:rsidR="006435B9" w:rsidRDefault="006435B9" w:rsidP="006435B9">
      <w:pPr>
        <w:pStyle w:val="Heading1"/>
      </w:pPr>
      <w:r>
        <w:t>4</w:t>
      </w:r>
      <w:r>
        <w:tab/>
        <w:t>Closing of the meeting</w:t>
      </w:r>
    </w:p>
    <w:p w14:paraId="3C0B7D66" w14:textId="4DE2EDC5" w:rsidR="006435B9" w:rsidRDefault="006435B9" w:rsidP="006435B9">
      <w:r>
        <w:t>The SA WG2 Chair thanked the vice Chairs, MCC</w:t>
      </w:r>
      <w:r w:rsidR="00B848AC">
        <w:t>,</w:t>
      </w:r>
      <w:r>
        <w:t xml:space="preserve"> and the delegates for their good work and cooperation at this e-meeting. The deadline for uploading documents is Monday 28 February, 17.00 UTC.</w:t>
      </w:r>
    </w:p>
    <w:p w14:paraId="1FD68168" w14:textId="77777777" w:rsidR="006435B9" w:rsidRDefault="006435B9" w:rsidP="006435B9">
      <w:r w:rsidRPr="006435B9">
        <w:rPr>
          <w:b/>
          <w:bCs/>
        </w:rPr>
        <w:t>The e-meeting is scheduled to close at 17.00 UTC, 25 February 2022.</w:t>
      </w:r>
    </w:p>
    <w:p w14:paraId="5AFE814B" w14:textId="77777777" w:rsidR="006435B9" w:rsidRDefault="006435B9" w:rsidP="006435B9"/>
    <w:p w14:paraId="164C7DDE" w14:textId="1105CF68" w:rsidR="00AC1A5B" w:rsidRDefault="006435B9" w:rsidP="00AC1A5B">
      <w:pPr>
        <w:pStyle w:val="Heading1"/>
      </w:pPr>
      <w:r>
        <w:t>5</w:t>
      </w:r>
      <w:r w:rsidR="00AC1A5B">
        <w:tab/>
        <w:t>Closing of the CC</w:t>
      </w:r>
    </w:p>
    <w:p w14:paraId="4D15B805" w14:textId="719F40FE" w:rsidR="00AC1A5B" w:rsidRDefault="008473C1" w:rsidP="00AC1A5B">
      <w:r>
        <w:t>The SA WG2 Chair thanked</w:t>
      </w:r>
      <w:r w:rsidR="006435B9">
        <w:t xml:space="preserve"> the</w:t>
      </w:r>
      <w:r>
        <w:t xml:space="preserve"> delegates for participating in this call and closed the CC.</w:t>
      </w:r>
    </w:p>
    <w:p w14:paraId="3C6DB1DA" w14:textId="77777777" w:rsidR="008473C1" w:rsidRPr="00AC1A5B" w:rsidRDefault="008473C1" w:rsidP="00AC1A5B">
      <w:pPr>
        <w:rPr>
          <w:lang w:eastAsia="en-US"/>
        </w:rPr>
      </w:pPr>
    </w:p>
    <w:p w14:paraId="664843CF" w14:textId="33AB74D7" w:rsidR="007E1A46" w:rsidRDefault="000840CD" w:rsidP="000840CD">
      <w:pPr>
        <w:pStyle w:val="Heading1"/>
        <w:rPr>
          <w:color w:val="0000FF"/>
        </w:rPr>
      </w:pPr>
      <w:r w:rsidRPr="0048558F">
        <w:rPr>
          <w:color w:val="0000FF"/>
        </w:rPr>
        <w:t>Closed:</w:t>
      </w:r>
      <w:r w:rsidR="002B0C6B">
        <w:rPr>
          <w:color w:val="0000FF"/>
        </w:rPr>
        <w:t xml:space="preserve"> </w:t>
      </w:r>
      <w:r w:rsidR="004F3641">
        <w:rPr>
          <w:color w:val="0000FF"/>
        </w:rPr>
        <w:t>2</w:t>
      </w:r>
      <w:r w:rsidR="000720C3">
        <w:rPr>
          <w:color w:val="0000FF"/>
        </w:rPr>
        <w:t>5</w:t>
      </w:r>
      <w:r w:rsidR="00676894">
        <w:rPr>
          <w:color w:val="0000FF"/>
        </w:rPr>
        <w:t xml:space="preserve"> February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FC3E14">
        <w:rPr>
          <w:color w:val="0000FF"/>
        </w:rPr>
        <w:t>5</w:t>
      </w:r>
      <w:r w:rsidR="00A4192B">
        <w:rPr>
          <w:color w:val="0000FF"/>
        </w:rPr>
        <w:t>.</w:t>
      </w:r>
      <w:r w:rsidR="006435B9">
        <w:rPr>
          <w:color w:val="0000FF"/>
        </w:rPr>
        <w:t>28</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89131" w14:textId="77777777" w:rsidR="00182293" w:rsidRDefault="00182293" w:rsidP="0085007B">
      <w:pPr>
        <w:spacing w:after="0"/>
      </w:pPr>
      <w:r>
        <w:separator/>
      </w:r>
    </w:p>
  </w:endnote>
  <w:endnote w:type="continuationSeparator" w:id="0">
    <w:p w14:paraId="61A50605" w14:textId="77777777" w:rsidR="00182293" w:rsidRDefault="00182293"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73A1" w14:textId="77777777" w:rsidR="00182293" w:rsidRDefault="00182293" w:rsidP="0085007B">
      <w:pPr>
        <w:spacing w:after="0"/>
      </w:pPr>
      <w:r>
        <w:separator/>
      </w:r>
    </w:p>
  </w:footnote>
  <w:footnote w:type="continuationSeparator" w:id="0">
    <w:p w14:paraId="2901FA45" w14:textId="77777777" w:rsidR="00182293" w:rsidRDefault="00182293"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1C4F"/>
    <w:rsid w:val="000149D6"/>
    <w:rsid w:val="00015D16"/>
    <w:rsid w:val="000319C8"/>
    <w:rsid w:val="00040616"/>
    <w:rsid w:val="00043AEA"/>
    <w:rsid w:val="00060909"/>
    <w:rsid w:val="000720C3"/>
    <w:rsid w:val="00080D3D"/>
    <w:rsid w:val="000840CD"/>
    <w:rsid w:val="00087D60"/>
    <w:rsid w:val="0009087A"/>
    <w:rsid w:val="000A2977"/>
    <w:rsid w:val="000B48ED"/>
    <w:rsid w:val="000D2249"/>
    <w:rsid w:val="000D593A"/>
    <w:rsid w:val="000E531B"/>
    <w:rsid w:val="000E69A8"/>
    <w:rsid w:val="000F3DA2"/>
    <w:rsid w:val="000F72A0"/>
    <w:rsid w:val="00102F06"/>
    <w:rsid w:val="001039B4"/>
    <w:rsid w:val="001305D2"/>
    <w:rsid w:val="001472BB"/>
    <w:rsid w:val="00154976"/>
    <w:rsid w:val="00156FB0"/>
    <w:rsid w:val="00164006"/>
    <w:rsid w:val="00180D59"/>
    <w:rsid w:val="00182293"/>
    <w:rsid w:val="00190BC7"/>
    <w:rsid w:val="00193AA6"/>
    <w:rsid w:val="001959DE"/>
    <w:rsid w:val="001A26F6"/>
    <w:rsid w:val="001B1E27"/>
    <w:rsid w:val="001B7859"/>
    <w:rsid w:val="001D1CB9"/>
    <w:rsid w:val="001D46DB"/>
    <w:rsid w:val="001D54BB"/>
    <w:rsid w:val="001D6904"/>
    <w:rsid w:val="001E24BC"/>
    <w:rsid w:val="001E411C"/>
    <w:rsid w:val="001F7D51"/>
    <w:rsid w:val="00215093"/>
    <w:rsid w:val="0021794E"/>
    <w:rsid w:val="0021798A"/>
    <w:rsid w:val="002273F1"/>
    <w:rsid w:val="00231B8C"/>
    <w:rsid w:val="00234C2E"/>
    <w:rsid w:val="00235A63"/>
    <w:rsid w:val="0024299C"/>
    <w:rsid w:val="002440EF"/>
    <w:rsid w:val="00245CBA"/>
    <w:rsid w:val="00254152"/>
    <w:rsid w:val="00254A52"/>
    <w:rsid w:val="00270102"/>
    <w:rsid w:val="002717B4"/>
    <w:rsid w:val="0027413E"/>
    <w:rsid w:val="00277E48"/>
    <w:rsid w:val="00280F27"/>
    <w:rsid w:val="00285723"/>
    <w:rsid w:val="00287993"/>
    <w:rsid w:val="00293D1E"/>
    <w:rsid w:val="00294A4A"/>
    <w:rsid w:val="002B0C6B"/>
    <w:rsid w:val="002B5393"/>
    <w:rsid w:val="002C639F"/>
    <w:rsid w:val="002D0073"/>
    <w:rsid w:val="002D4404"/>
    <w:rsid w:val="002E148B"/>
    <w:rsid w:val="002E3E99"/>
    <w:rsid w:val="002E442D"/>
    <w:rsid w:val="002E601F"/>
    <w:rsid w:val="00300404"/>
    <w:rsid w:val="00303A8A"/>
    <w:rsid w:val="003135D5"/>
    <w:rsid w:val="00323DEC"/>
    <w:rsid w:val="003448FC"/>
    <w:rsid w:val="00346BFE"/>
    <w:rsid w:val="00371F25"/>
    <w:rsid w:val="0037451C"/>
    <w:rsid w:val="0037788D"/>
    <w:rsid w:val="00380505"/>
    <w:rsid w:val="00381B8D"/>
    <w:rsid w:val="0039639F"/>
    <w:rsid w:val="003A21D0"/>
    <w:rsid w:val="003A2237"/>
    <w:rsid w:val="003A3807"/>
    <w:rsid w:val="003A75CD"/>
    <w:rsid w:val="003B2077"/>
    <w:rsid w:val="003C4D50"/>
    <w:rsid w:val="003D4A97"/>
    <w:rsid w:val="003D5A4C"/>
    <w:rsid w:val="003D7DE6"/>
    <w:rsid w:val="003E03C5"/>
    <w:rsid w:val="003E2DDA"/>
    <w:rsid w:val="003E6EF8"/>
    <w:rsid w:val="003F05A5"/>
    <w:rsid w:val="003F3932"/>
    <w:rsid w:val="00401993"/>
    <w:rsid w:val="004045CA"/>
    <w:rsid w:val="004046DB"/>
    <w:rsid w:val="00404EB2"/>
    <w:rsid w:val="00407DC7"/>
    <w:rsid w:val="00415209"/>
    <w:rsid w:val="00415986"/>
    <w:rsid w:val="0042316D"/>
    <w:rsid w:val="0042471D"/>
    <w:rsid w:val="00424EDF"/>
    <w:rsid w:val="00431C9C"/>
    <w:rsid w:val="0043254A"/>
    <w:rsid w:val="00443E20"/>
    <w:rsid w:val="0045300A"/>
    <w:rsid w:val="004532C8"/>
    <w:rsid w:val="0045385D"/>
    <w:rsid w:val="00457578"/>
    <w:rsid w:val="004624A6"/>
    <w:rsid w:val="00476207"/>
    <w:rsid w:val="0048558F"/>
    <w:rsid w:val="004A02E0"/>
    <w:rsid w:val="004A1979"/>
    <w:rsid w:val="004A5F2E"/>
    <w:rsid w:val="004A68B2"/>
    <w:rsid w:val="004A698B"/>
    <w:rsid w:val="004B3AA1"/>
    <w:rsid w:val="004B47D1"/>
    <w:rsid w:val="004C64B0"/>
    <w:rsid w:val="004D47DD"/>
    <w:rsid w:val="004E218D"/>
    <w:rsid w:val="004F1EC5"/>
    <w:rsid w:val="004F3641"/>
    <w:rsid w:val="00500CF4"/>
    <w:rsid w:val="00513042"/>
    <w:rsid w:val="0052326D"/>
    <w:rsid w:val="00552486"/>
    <w:rsid w:val="00553450"/>
    <w:rsid w:val="00556F9B"/>
    <w:rsid w:val="00562E78"/>
    <w:rsid w:val="005768DF"/>
    <w:rsid w:val="00585D04"/>
    <w:rsid w:val="00585E54"/>
    <w:rsid w:val="00586482"/>
    <w:rsid w:val="005A031A"/>
    <w:rsid w:val="005B48CA"/>
    <w:rsid w:val="005B7B97"/>
    <w:rsid w:val="005C0C1C"/>
    <w:rsid w:val="005C348C"/>
    <w:rsid w:val="005E6762"/>
    <w:rsid w:val="005F5EDB"/>
    <w:rsid w:val="006011FA"/>
    <w:rsid w:val="006030D6"/>
    <w:rsid w:val="00603F0C"/>
    <w:rsid w:val="0060496B"/>
    <w:rsid w:val="00615DFC"/>
    <w:rsid w:val="006177D5"/>
    <w:rsid w:val="00617D26"/>
    <w:rsid w:val="00620BAB"/>
    <w:rsid w:val="0062561E"/>
    <w:rsid w:val="006334A9"/>
    <w:rsid w:val="0064061C"/>
    <w:rsid w:val="006419A1"/>
    <w:rsid w:val="0064281B"/>
    <w:rsid w:val="006435B9"/>
    <w:rsid w:val="0064465A"/>
    <w:rsid w:val="00657813"/>
    <w:rsid w:val="006665F8"/>
    <w:rsid w:val="00672099"/>
    <w:rsid w:val="00676894"/>
    <w:rsid w:val="00682336"/>
    <w:rsid w:val="00691673"/>
    <w:rsid w:val="00692737"/>
    <w:rsid w:val="006C270F"/>
    <w:rsid w:val="006D4ADF"/>
    <w:rsid w:val="006D5F7A"/>
    <w:rsid w:val="006E0D3B"/>
    <w:rsid w:val="006E3D02"/>
    <w:rsid w:val="006E4321"/>
    <w:rsid w:val="006F65F0"/>
    <w:rsid w:val="00702D12"/>
    <w:rsid w:val="0070513E"/>
    <w:rsid w:val="00710FD7"/>
    <w:rsid w:val="00715EE3"/>
    <w:rsid w:val="007221E7"/>
    <w:rsid w:val="00724D6A"/>
    <w:rsid w:val="007272FC"/>
    <w:rsid w:val="00732A32"/>
    <w:rsid w:val="00745058"/>
    <w:rsid w:val="00757496"/>
    <w:rsid w:val="00771372"/>
    <w:rsid w:val="00780C5D"/>
    <w:rsid w:val="00781D95"/>
    <w:rsid w:val="00783A11"/>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7F6865"/>
    <w:rsid w:val="0081223E"/>
    <w:rsid w:val="00820F19"/>
    <w:rsid w:val="0082616E"/>
    <w:rsid w:val="0083290B"/>
    <w:rsid w:val="00834789"/>
    <w:rsid w:val="00837DE3"/>
    <w:rsid w:val="00841FBE"/>
    <w:rsid w:val="0084462E"/>
    <w:rsid w:val="008473C1"/>
    <w:rsid w:val="0085007B"/>
    <w:rsid w:val="0085417C"/>
    <w:rsid w:val="00854310"/>
    <w:rsid w:val="00855450"/>
    <w:rsid w:val="00856FAA"/>
    <w:rsid w:val="00857095"/>
    <w:rsid w:val="00861465"/>
    <w:rsid w:val="00865D8C"/>
    <w:rsid w:val="0086600A"/>
    <w:rsid w:val="008667F5"/>
    <w:rsid w:val="008700BA"/>
    <w:rsid w:val="00872817"/>
    <w:rsid w:val="00877DD6"/>
    <w:rsid w:val="00880A65"/>
    <w:rsid w:val="008923E1"/>
    <w:rsid w:val="00895FDA"/>
    <w:rsid w:val="008967B7"/>
    <w:rsid w:val="008A7094"/>
    <w:rsid w:val="008B1F1B"/>
    <w:rsid w:val="008B2B74"/>
    <w:rsid w:val="008C486B"/>
    <w:rsid w:val="008D0CE5"/>
    <w:rsid w:val="008D5BF7"/>
    <w:rsid w:val="008D61DB"/>
    <w:rsid w:val="008E0748"/>
    <w:rsid w:val="008E69CF"/>
    <w:rsid w:val="008E6A22"/>
    <w:rsid w:val="008F4E67"/>
    <w:rsid w:val="008F5DB6"/>
    <w:rsid w:val="00900284"/>
    <w:rsid w:val="0090040E"/>
    <w:rsid w:val="0090288D"/>
    <w:rsid w:val="009104D0"/>
    <w:rsid w:val="00940BB0"/>
    <w:rsid w:val="00944F74"/>
    <w:rsid w:val="00955479"/>
    <w:rsid w:val="00955842"/>
    <w:rsid w:val="009566A2"/>
    <w:rsid w:val="00971786"/>
    <w:rsid w:val="00976926"/>
    <w:rsid w:val="00976F34"/>
    <w:rsid w:val="00983B33"/>
    <w:rsid w:val="00986115"/>
    <w:rsid w:val="00991694"/>
    <w:rsid w:val="0099226D"/>
    <w:rsid w:val="00993957"/>
    <w:rsid w:val="009940EC"/>
    <w:rsid w:val="00994BFA"/>
    <w:rsid w:val="00997791"/>
    <w:rsid w:val="009A13B0"/>
    <w:rsid w:val="009A3EC1"/>
    <w:rsid w:val="009A57E7"/>
    <w:rsid w:val="009A79C2"/>
    <w:rsid w:val="009B363E"/>
    <w:rsid w:val="009C74E8"/>
    <w:rsid w:val="009E4831"/>
    <w:rsid w:val="009E65A4"/>
    <w:rsid w:val="009F1217"/>
    <w:rsid w:val="009F5192"/>
    <w:rsid w:val="00A07B17"/>
    <w:rsid w:val="00A07D21"/>
    <w:rsid w:val="00A179FA"/>
    <w:rsid w:val="00A225DA"/>
    <w:rsid w:val="00A36AF8"/>
    <w:rsid w:val="00A4192B"/>
    <w:rsid w:val="00A421BD"/>
    <w:rsid w:val="00A453DE"/>
    <w:rsid w:val="00A51F17"/>
    <w:rsid w:val="00A550B1"/>
    <w:rsid w:val="00A5572A"/>
    <w:rsid w:val="00A73F18"/>
    <w:rsid w:val="00A76535"/>
    <w:rsid w:val="00A775C8"/>
    <w:rsid w:val="00A8249C"/>
    <w:rsid w:val="00A851F7"/>
    <w:rsid w:val="00A87E03"/>
    <w:rsid w:val="00A973D4"/>
    <w:rsid w:val="00AA02CA"/>
    <w:rsid w:val="00AA39C1"/>
    <w:rsid w:val="00AA40A4"/>
    <w:rsid w:val="00AA6F15"/>
    <w:rsid w:val="00AA78F2"/>
    <w:rsid w:val="00AB185E"/>
    <w:rsid w:val="00AB3B2D"/>
    <w:rsid w:val="00AC1A5B"/>
    <w:rsid w:val="00AC5147"/>
    <w:rsid w:val="00AE5948"/>
    <w:rsid w:val="00AE623E"/>
    <w:rsid w:val="00AF20A1"/>
    <w:rsid w:val="00AF5E48"/>
    <w:rsid w:val="00AF67E5"/>
    <w:rsid w:val="00AF6AF1"/>
    <w:rsid w:val="00B005BE"/>
    <w:rsid w:val="00B06E45"/>
    <w:rsid w:val="00B0730E"/>
    <w:rsid w:val="00B118DD"/>
    <w:rsid w:val="00B17C63"/>
    <w:rsid w:val="00B22C18"/>
    <w:rsid w:val="00B2765E"/>
    <w:rsid w:val="00B37A56"/>
    <w:rsid w:val="00B46A70"/>
    <w:rsid w:val="00B54ED3"/>
    <w:rsid w:val="00B556C2"/>
    <w:rsid w:val="00B848AC"/>
    <w:rsid w:val="00B86B45"/>
    <w:rsid w:val="00B92261"/>
    <w:rsid w:val="00BA59E2"/>
    <w:rsid w:val="00BB3754"/>
    <w:rsid w:val="00BB3BB4"/>
    <w:rsid w:val="00BC2149"/>
    <w:rsid w:val="00BD07FE"/>
    <w:rsid w:val="00BD21C8"/>
    <w:rsid w:val="00BE2363"/>
    <w:rsid w:val="00BE3936"/>
    <w:rsid w:val="00BF6C4D"/>
    <w:rsid w:val="00C00767"/>
    <w:rsid w:val="00C008B3"/>
    <w:rsid w:val="00C3032E"/>
    <w:rsid w:val="00C30B97"/>
    <w:rsid w:val="00C32C01"/>
    <w:rsid w:val="00C3605F"/>
    <w:rsid w:val="00C364D7"/>
    <w:rsid w:val="00C51DC5"/>
    <w:rsid w:val="00C56B52"/>
    <w:rsid w:val="00C57D69"/>
    <w:rsid w:val="00C677A0"/>
    <w:rsid w:val="00C7248F"/>
    <w:rsid w:val="00C72FAD"/>
    <w:rsid w:val="00C74EBB"/>
    <w:rsid w:val="00C7630F"/>
    <w:rsid w:val="00C80E78"/>
    <w:rsid w:val="00C84344"/>
    <w:rsid w:val="00C85353"/>
    <w:rsid w:val="00C85B2A"/>
    <w:rsid w:val="00C85FE3"/>
    <w:rsid w:val="00C87011"/>
    <w:rsid w:val="00CA4BD5"/>
    <w:rsid w:val="00CA7553"/>
    <w:rsid w:val="00CB176F"/>
    <w:rsid w:val="00CB4627"/>
    <w:rsid w:val="00CB5BBF"/>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65C9"/>
    <w:rsid w:val="00DA099C"/>
    <w:rsid w:val="00DA1575"/>
    <w:rsid w:val="00DB1CBC"/>
    <w:rsid w:val="00DB63C4"/>
    <w:rsid w:val="00DC1FEF"/>
    <w:rsid w:val="00DD3ABC"/>
    <w:rsid w:val="00DD4E2B"/>
    <w:rsid w:val="00DE4566"/>
    <w:rsid w:val="00DE45CB"/>
    <w:rsid w:val="00DE6833"/>
    <w:rsid w:val="00DF021C"/>
    <w:rsid w:val="00DF3559"/>
    <w:rsid w:val="00E06157"/>
    <w:rsid w:val="00E104F3"/>
    <w:rsid w:val="00E11277"/>
    <w:rsid w:val="00E15131"/>
    <w:rsid w:val="00E317B5"/>
    <w:rsid w:val="00E33805"/>
    <w:rsid w:val="00E34945"/>
    <w:rsid w:val="00E360DC"/>
    <w:rsid w:val="00E405F4"/>
    <w:rsid w:val="00E446E0"/>
    <w:rsid w:val="00E44AA6"/>
    <w:rsid w:val="00E45DCB"/>
    <w:rsid w:val="00E4682C"/>
    <w:rsid w:val="00E5009B"/>
    <w:rsid w:val="00E55D7C"/>
    <w:rsid w:val="00E6060F"/>
    <w:rsid w:val="00E6602E"/>
    <w:rsid w:val="00E83E54"/>
    <w:rsid w:val="00E84906"/>
    <w:rsid w:val="00E8600D"/>
    <w:rsid w:val="00E91D4D"/>
    <w:rsid w:val="00E9412C"/>
    <w:rsid w:val="00E95815"/>
    <w:rsid w:val="00E960BA"/>
    <w:rsid w:val="00EC0701"/>
    <w:rsid w:val="00EC1760"/>
    <w:rsid w:val="00EC62AD"/>
    <w:rsid w:val="00EC7660"/>
    <w:rsid w:val="00EC7C77"/>
    <w:rsid w:val="00ED0301"/>
    <w:rsid w:val="00ED38E7"/>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7789A"/>
    <w:rsid w:val="00F8401A"/>
    <w:rsid w:val="00F846CD"/>
    <w:rsid w:val="00F9494B"/>
    <w:rsid w:val="00FC1E72"/>
    <w:rsid w:val="00FC29F3"/>
    <w:rsid w:val="00FC2D3E"/>
    <w:rsid w:val="00FC348C"/>
    <w:rsid w:val="00FC3E14"/>
    <w:rsid w:val="00FC518F"/>
    <w:rsid w:val="00FC5C03"/>
    <w:rsid w:val="00FD331C"/>
    <w:rsid w:val="00FE1545"/>
    <w:rsid w:val="00FE47D4"/>
    <w:rsid w:val="00FE7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C32C0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INBOX/Chair_Notes/ChairNotes_Combined_AI%238.X_9.X_02-24-1600.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9E_Electronic_2022-02/INBOX/CCs/CC%235_2022-02-25_1330UTC/SoH%20S2-2200971%20RTE%20related%20analytics_r2.pptx" TargetMode="External"/><Relationship Id="rId5" Type="http://schemas.openxmlformats.org/officeDocument/2006/relationships/webSettings" Target="webSettings.xml"/><Relationship Id="rId10" Type="http://schemas.openxmlformats.org/officeDocument/2006/relationships/hyperlink" Target="https://www.3gpp.org/ftp/tsg_sa/WG2_Arch/TSGS2_149E_Electronic_2022-02/INBOX/CCs/CC%235_2022-02-25_1330UTC/SoH%20S2-2200882r01.pptx" TargetMode="External"/><Relationship Id="rId4" Type="http://schemas.openxmlformats.org/officeDocument/2006/relationships/settings" Target="settings.xml"/><Relationship Id="rId9" Type="http://schemas.openxmlformats.org/officeDocument/2006/relationships/hyperlink" Target="https://www.3gpp.org/ftp/tsg_sa/WG2_Arch/TSGS2_149E_Electronic_2022-02/INBOX/CCs/CC%235_2022-02-25_1330UTC/CC%235%20-%20MPS%20related_r01.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2266</TotalTime>
  <Pages>23</Pages>
  <Words>8553</Words>
  <Characters>48753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58</cp:revision>
  <dcterms:created xsi:type="dcterms:W3CDTF">2020-11-17T07:07:00Z</dcterms:created>
  <dcterms:modified xsi:type="dcterms:W3CDTF">2022-02-25T17:53:00Z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